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7F680" w14:textId="3B892C93" w:rsidR="006F6622" w:rsidRPr="006C2043" w:rsidRDefault="006F6622" w:rsidP="000838C5">
      <w:pPr>
        <w:pStyle w:val="berschrift1"/>
        <w:numPr>
          <w:ilvl w:val="0"/>
          <w:numId w:val="0"/>
        </w:numPr>
        <w:tabs>
          <w:tab w:val="left" w:pos="1701"/>
        </w:tabs>
        <w:spacing w:before="880"/>
        <w:rPr>
          <w:lang w:val="en-GB"/>
        </w:rPr>
      </w:pPr>
      <w:bookmarkStart w:id="0" w:name="_Toc480883828"/>
      <w:bookmarkStart w:id="1" w:name="_Toc5793134"/>
      <w:bookmarkStart w:id="2" w:name="_Toc522713660"/>
      <w:bookmarkStart w:id="3" w:name="_Toc171846246"/>
      <w:r w:rsidRPr="006C2043">
        <w:rPr>
          <w:lang w:val="en-GB"/>
        </w:rPr>
        <w:t xml:space="preserve">ANNEX </w:t>
      </w:r>
      <w:bookmarkEnd w:id="0"/>
      <w:bookmarkEnd w:id="1"/>
      <w:r w:rsidR="00AC357D" w:rsidRPr="006C2043">
        <w:rPr>
          <w:lang w:val="en-GB"/>
        </w:rPr>
        <w:t>2</w:t>
      </w:r>
      <w:r w:rsidR="00DE4075" w:rsidRPr="006C2043">
        <w:rPr>
          <w:lang w:val="en-GB"/>
        </w:rPr>
        <w:t xml:space="preserve">: </w:t>
      </w:r>
      <w:r w:rsidR="00FD0C64" w:rsidRPr="006C2043">
        <w:rPr>
          <w:lang w:val="en-GB"/>
        </w:rPr>
        <w:t>Project Sheets</w:t>
      </w:r>
      <w:r w:rsidR="00F063DF">
        <w:rPr>
          <w:lang w:val="en-GB"/>
        </w:rPr>
        <w:t xml:space="preserve"> </w:t>
      </w:r>
      <w:r w:rsidR="00DC4C74">
        <w:rPr>
          <w:lang w:val="en-GB"/>
        </w:rPr>
        <w:t>Fp2 (ex–ANTE)</w:t>
      </w:r>
    </w:p>
    <w:p w14:paraId="6A47D861" w14:textId="2BD99503" w:rsidR="00F05EBC" w:rsidRPr="006C2043" w:rsidRDefault="00F05EBC" w:rsidP="00F05EBC">
      <w:pPr>
        <w:rPr>
          <w:i/>
          <w:lang w:val="en-GB"/>
        </w:rPr>
      </w:pPr>
      <w:r w:rsidRPr="006C2043">
        <w:rPr>
          <w:i/>
          <w:lang w:val="en-GB"/>
        </w:rPr>
        <w:t>List of projects see Monitoring Tables</w:t>
      </w:r>
    </w:p>
    <w:p w14:paraId="664B8FB9" w14:textId="1BAFE7E8" w:rsidR="00F05EBC" w:rsidRDefault="00F05EBC" w:rsidP="00F05EBC">
      <w:pPr>
        <w:rPr>
          <w:color w:val="306895"/>
        </w:rPr>
      </w:pPr>
      <w:r w:rsidRPr="00F05EBC">
        <w:rPr>
          <w:color w:val="306895"/>
        </w:rPr>
        <w:t>Listen Sie die Projekte in der Areaübersicht auf und füllen Sie für jedes Projekt ein eigenes Project Sheet aus. Die Projektbeschreibung (Teil „Project Description“) ist grundsätzlich auf 3 Seiten (Richtwert) zu beschränken. Für größere Projekte</w:t>
      </w:r>
      <w:r w:rsidR="00597743">
        <w:rPr>
          <w:color w:val="306895"/>
        </w:rPr>
        <w:t xml:space="preserve"> (über 3 Mio EUR)</w:t>
      </w:r>
      <w:r w:rsidRPr="00F05EBC">
        <w:rPr>
          <w:color w:val="306895"/>
        </w:rPr>
        <w:t xml:space="preserve"> ist im Sinne der Begutachtung jedoch eine detailliertere Beschreibung zulässig. Achten Sie auf die Übereinstimmung der Angaben mit der Tab. </w:t>
      </w:r>
      <w:r w:rsidRPr="00F05EBC">
        <w:rPr>
          <w:color w:val="306895"/>
          <w:lang w:val="en-GB"/>
        </w:rPr>
        <w:t xml:space="preserve">„List of Projects“ in der Monitoring Tabelle und “Total costs per Area” im Kostenplan. </w:t>
      </w:r>
      <w:r w:rsidRPr="00F05EBC">
        <w:rPr>
          <w:color w:val="306895"/>
        </w:rPr>
        <w:t>Laden Sie alle Project Sheets im eCall in einem Dokument (pdf) hoch.</w:t>
      </w:r>
    </w:p>
    <w:p w14:paraId="7BD5AB6F" w14:textId="0CE8B777" w:rsidR="00F05EBC" w:rsidRPr="00F05EBC" w:rsidRDefault="00F05EBC" w:rsidP="00F05EBC">
      <w:pPr>
        <w:rPr>
          <w:color w:val="306895"/>
        </w:rPr>
      </w:pPr>
      <w:r w:rsidRPr="00F05EBC">
        <w:rPr>
          <w:color w:val="306895"/>
        </w:rPr>
        <w:t>(Hinweis: Der Teil „Project Calculation“ steht auch als excel Tabelle zur Verfügung und kann in die Vorlage kopiert werden.)</w:t>
      </w:r>
    </w:p>
    <w:tbl>
      <w:tblPr>
        <w:tblW w:w="9087" w:type="dxa"/>
        <w:tblInd w:w="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"/>
        <w:gridCol w:w="2937"/>
        <w:gridCol w:w="2943"/>
        <w:gridCol w:w="2509"/>
      </w:tblGrid>
      <w:tr w:rsidR="00F05EBC" w:rsidRPr="005E073E" w14:paraId="6827A6D8" w14:textId="77777777" w:rsidTr="00BA153F">
        <w:trPr>
          <w:trHeight w:val="599"/>
        </w:trPr>
        <w:tc>
          <w:tcPr>
            <w:tcW w:w="9087" w:type="dxa"/>
            <w:gridSpan w:val="4"/>
            <w:shd w:val="clear" w:color="auto" w:fill="E3032E"/>
            <w:vAlign w:val="center"/>
          </w:tcPr>
          <w:p w14:paraId="5D3C2A17" w14:textId="77777777" w:rsidR="00F05EBC" w:rsidRPr="005E073E" w:rsidRDefault="00F05EBC" w:rsidP="00F05EBC">
            <w:pPr>
              <w:pStyle w:val="berschrift1"/>
              <w:numPr>
                <w:ilvl w:val="0"/>
                <w:numId w:val="0"/>
              </w:numPr>
              <w:spacing w:before="120" w:after="120"/>
              <w:ind w:left="284" w:hanging="284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/>
                <w:color w:val="FFFFFF" w:themeColor="background1"/>
                <w:sz w:val="22"/>
                <w:szCs w:val="22"/>
                <w:lang w:val="en-GB"/>
              </w:rPr>
              <w:t>Area [Number]</w:t>
            </w:r>
            <w:r w:rsidRPr="005E073E">
              <w:rPr>
                <w:rFonts w:asciiTheme="minorHAnsi" w:hAnsiTheme="minorHAnsi"/>
                <w:color w:val="FFFFFF" w:themeColor="background1"/>
                <w:sz w:val="22"/>
                <w:szCs w:val="22"/>
                <w:lang w:val="en-GB"/>
              </w:rPr>
              <w:t>: [TITLE]</w:t>
            </w:r>
          </w:p>
        </w:tc>
      </w:tr>
      <w:tr w:rsidR="00F05EBC" w:rsidRPr="00597743" w14:paraId="0E53254A" w14:textId="77777777" w:rsidTr="00463A75">
        <w:trPr>
          <w:trHeight w:val="284"/>
        </w:trPr>
        <w:tc>
          <w:tcPr>
            <w:tcW w:w="363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4389B49" w14:textId="209593AF" w:rsidR="00F05EBC" w:rsidRPr="005E073E" w:rsidRDefault="000967FB" w:rsidP="006C2043">
            <w:pPr>
              <w:spacing w:before="60" w:after="60"/>
              <w:rPr>
                <w:b/>
              </w:rPr>
            </w:pPr>
            <w:r w:rsidRPr="005E073E">
              <w:rPr>
                <w:b/>
              </w:rPr>
              <w:t>Area Manager</w:t>
            </w:r>
          </w:p>
        </w:tc>
        <w:tc>
          <w:tcPr>
            <w:tcW w:w="5452" w:type="dxa"/>
            <w:gridSpan w:val="2"/>
            <w:shd w:val="clear" w:color="auto" w:fill="FFFFFF"/>
            <w:vAlign w:val="center"/>
          </w:tcPr>
          <w:p w14:paraId="1AAA322A" w14:textId="77777777" w:rsidR="00F05EBC" w:rsidRPr="005F6A06" w:rsidRDefault="00F05EBC" w:rsidP="006C2043">
            <w:pPr>
              <w:spacing w:before="60" w:after="60"/>
              <w:rPr>
                <w:lang w:val="en-GB"/>
              </w:rPr>
            </w:pPr>
            <w:r w:rsidRPr="005F6A06">
              <w:rPr>
                <w:lang w:val="en-GB"/>
              </w:rPr>
              <w:t>last name, first name (title)</w:t>
            </w:r>
          </w:p>
        </w:tc>
      </w:tr>
      <w:tr w:rsidR="00F05EBC" w:rsidRPr="005E073E" w14:paraId="60DD7DF1" w14:textId="77777777" w:rsidTr="00463A75">
        <w:trPr>
          <w:trHeight w:val="284"/>
        </w:trPr>
        <w:tc>
          <w:tcPr>
            <w:tcW w:w="3635" w:type="dxa"/>
            <w:gridSpan w:val="2"/>
            <w:vMerge/>
            <w:shd w:val="clear" w:color="auto" w:fill="F2F2F2" w:themeFill="background1" w:themeFillShade="F2"/>
            <w:vAlign w:val="center"/>
          </w:tcPr>
          <w:p w14:paraId="26CA4BEB" w14:textId="77777777" w:rsidR="00F05EBC" w:rsidRPr="005F6A06" w:rsidRDefault="00F05EBC" w:rsidP="006C2043">
            <w:pPr>
              <w:spacing w:before="60" w:after="60"/>
              <w:rPr>
                <w:b/>
                <w:lang w:val="en-GB"/>
              </w:rPr>
            </w:pPr>
          </w:p>
        </w:tc>
        <w:tc>
          <w:tcPr>
            <w:tcW w:w="5452" w:type="dxa"/>
            <w:gridSpan w:val="2"/>
            <w:shd w:val="clear" w:color="auto" w:fill="FFFFFF"/>
            <w:vAlign w:val="center"/>
          </w:tcPr>
          <w:p w14:paraId="39CF4D83" w14:textId="77777777" w:rsidR="00F05EBC" w:rsidRPr="005E073E" w:rsidRDefault="00F05EBC" w:rsidP="006C2043">
            <w:pPr>
              <w:spacing w:before="60" w:after="60"/>
            </w:pPr>
            <w:r w:rsidRPr="005E073E">
              <w:t>institution</w:t>
            </w:r>
          </w:p>
        </w:tc>
      </w:tr>
      <w:tr w:rsidR="00F05EBC" w:rsidRPr="00597743" w14:paraId="7EFC3B7F" w14:textId="77777777" w:rsidTr="00463A75">
        <w:trPr>
          <w:trHeight w:val="284"/>
        </w:trPr>
        <w:tc>
          <w:tcPr>
            <w:tcW w:w="363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C358136" w14:textId="254F7060" w:rsidR="00F05EBC" w:rsidRPr="005E073E" w:rsidRDefault="000967FB" w:rsidP="006C2043">
            <w:pPr>
              <w:spacing w:before="60" w:after="60"/>
              <w:rPr>
                <w:b/>
              </w:rPr>
            </w:pPr>
            <w:r w:rsidRPr="005E073E">
              <w:rPr>
                <w:b/>
              </w:rPr>
              <w:t>Key Researcher</w:t>
            </w:r>
          </w:p>
        </w:tc>
        <w:tc>
          <w:tcPr>
            <w:tcW w:w="5452" w:type="dxa"/>
            <w:gridSpan w:val="2"/>
            <w:shd w:val="clear" w:color="auto" w:fill="FFFFFF"/>
            <w:vAlign w:val="center"/>
          </w:tcPr>
          <w:p w14:paraId="1BAAB55C" w14:textId="77777777" w:rsidR="00F05EBC" w:rsidRPr="005F6A06" w:rsidRDefault="00F05EBC" w:rsidP="006C2043">
            <w:pPr>
              <w:spacing w:before="60" w:after="60"/>
              <w:rPr>
                <w:lang w:val="en-GB"/>
              </w:rPr>
            </w:pPr>
            <w:r w:rsidRPr="005F6A06">
              <w:rPr>
                <w:lang w:val="en-GB"/>
              </w:rPr>
              <w:t>last name, first name (title)</w:t>
            </w:r>
          </w:p>
        </w:tc>
      </w:tr>
      <w:tr w:rsidR="00F05EBC" w:rsidRPr="005E073E" w14:paraId="4483DA58" w14:textId="77777777" w:rsidTr="00463A75">
        <w:trPr>
          <w:trHeight w:val="284"/>
        </w:trPr>
        <w:tc>
          <w:tcPr>
            <w:tcW w:w="3635" w:type="dxa"/>
            <w:gridSpan w:val="2"/>
            <w:vMerge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D83765E" w14:textId="77777777" w:rsidR="00F05EBC" w:rsidRPr="005F6A06" w:rsidRDefault="00F05EBC" w:rsidP="006C2043">
            <w:pPr>
              <w:spacing w:before="60" w:after="60"/>
              <w:rPr>
                <w:lang w:val="en-GB"/>
              </w:rPr>
            </w:pPr>
          </w:p>
        </w:tc>
        <w:tc>
          <w:tcPr>
            <w:tcW w:w="5452" w:type="dxa"/>
            <w:gridSpan w:val="2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2760B81C" w14:textId="77777777" w:rsidR="00F05EBC" w:rsidRPr="005E073E" w:rsidRDefault="00F05EBC" w:rsidP="006C2043">
            <w:pPr>
              <w:spacing w:before="60" w:after="60"/>
            </w:pPr>
            <w:r w:rsidRPr="005E073E">
              <w:t>institution</w:t>
            </w:r>
          </w:p>
        </w:tc>
      </w:tr>
      <w:tr w:rsidR="00F05EBC" w:rsidRPr="005E073E" w14:paraId="1392238D" w14:textId="77777777" w:rsidTr="00F05EBC">
        <w:trPr>
          <w:trHeight w:val="567"/>
        </w:trPr>
        <w:tc>
          <w:tcPr>
            <w:tcW w:w="698" w:type="dxa"/>
            <w:shd w:val="clear" w:color="auto" w:fill="F2F2F2" w:themeFill="background1" w:themeFillShade="F2"/>
            <w:vAlign w:val="center"/>
          </w:tcPr>
          <w:p w14:paraId="115C4973" w14:textId="77777777" w:rsidR="00F05EBC" w:rsidRPr="005E073E" w:rsidRDefault="00F05EBC" w:rsidP="006C2043">
            <w:pPr>
              <w:spacing w:before="60" w:after="60"/>
              <w:rPr>
                <w:b/>
              </w:rPr>
            </w:pPr>
            <w:r w:rsidRPr="005E073E">
              <w:rPr>
                <w:b/>
              </w:rPr>
              <w:t>No</w:t>
            </w:r>
          </w:p>
        </w:tc>
        <w:tc>
          <w:tcPr>
            <w:tcW w:w="5880" w:type="dxa"/>
            <w:gridSpan w:val="2"/>
            <w:shd w:val="clear" w:color="auto" w:fill="F2F2F2" w:themeFill="background1" w:themeFillShade="F2"/>
            <w:vAlign w:val="center"/>
          </w:tcPr>
          <w:p w14:paraId="1C7A6E56" w14:textId="77777777" w:rsidR="00F05EBC" w:rsidRPr="005E073E" w:rsidRDefault="00F05EBC" w:rsidP="006C2043">
            <w:pPr>
              <w:spacing w:before="60" w:after="60"/>
              <w:rPr>
                <w:b/>
              </w:rPr>
            </w:pPr>
            <w:r w:rsidRPr="005E073E">
              <w:rPr>
                <w:b/>
              </w:rPr>
              <w:t>Project Title</w:t>
            </w:r>
          </w:p>
        </w:tc>
        <w:tc>
          <w:tcPr>
            <w:tcW w:w="2509" w:type="dxa"/>
            <w:shd w:val="clear" w:color="auto" w:fill="F2F2F2" w:themeFill="background1" w:themeFillShade="F2"/>
            <w:vAlign w:val="center"/>
          </w:tcPr>
          <w:p w14:paraId="1FE79D81" w14:textId="77777777" w:rsidR="00F05EBC" w:rsidRPr="005E073E" w:rsidRDefault="00F05EBC" w:rsidP="006C2043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Costs in </w:t>
            </w:r>
            <w:r w:rsidRPr="005E073E">
              <w:rPr>
                <w:b/>
              </w:rPr>
              <w:t>€</w:t>
            </w:r>
          </w:p>
        </w:tc>
      </w:tr>
      <w:tr w:rsidR="00F05EBC" w:rsidRPr="005E073E" w14:paraId="289AE665" w14:textId="77777777" w:rsidTr="00F05EBC">
        <w:trPr>
          <w:trHeight w:val="284"/>
        </w:trPr>
        <w:tc>
          <w:tcPr>
            <w:tcW w:w="698" w:type="dxa"/>
            <w:shd w:val="clear" w:color="auto" w:fill="FFFFFF"/>
            <w:vAlign w:val="center"/>
          </w:tcPr>
          <w:p w14:paraId="686A88D9" w14:textId="77777777" w:rsidR="00F05EBC" w:rsidRPr="005E073E" w:rsidRDefault="00F05EBC" w:rsidP="006C2043">
            <w:pPr>
              <w:spacing w:before="60" w:after="60"/>
            </w:pPr>
            <w:r>
              <w:t>[no]</w:t>
            </w:r>
            <w:r w:rsidRPr="005E073E">
              <w:t>.1</w:t>
            </w:r>
          </w:p>
        </w:tc>
        <w:tc>
          <w:tcPr>
            <w:tcW w:w="5880" w:type="dxa"/>
            <w:gridSpan w:val="2"/>
            <w:shd w:val="clear" w:color="auto" w:fill="FFFFFF"/>
            <w:vAlign w:val="center"/>
          </w:tcPr>
          <w:p w14:paraId="5A10E89D" w14:textId="77777777" w:rsidR="00F05EBC" w:rsidRPr="005E073E" w:rsidRDefault="00F05EBC" w:rsidP="006C2043">
            <w:pPr>
              <w:spacing w:before="60" w:after="60"/>
            </w:pPr>
          </w:p>
        </w:tc>
        <w:tc>
          <w:tcPr>
            <w:tcW w:w="2509" w:type="dxa"/>
            <w:shd w:val="clear" w:color="auto" w:fill="FFFFFF"/>
            <w:vAlign w:val="center"/>
          </w:tcPr>
          <w:p w14:paraId="55B8AB92" w14:textId="77777777" w:rsidR="00F05EBC" w:rsidRPr="005E073E" w:rsidRDefault="00F05EBC" w:rsidP="006C2043">
            <w:pPr>
              <w:spacing w:before="60" w:after="60"/>
            </w:pPr>
          </w:p>
        </w:tc>
      </w:tr>
      <w:tr w:rsidR="00F05EBC" w:rsidRPr="005E073E" w14:paraId="2BF63517" w14:textId="77777777" w:rsidTr="00F05EBC">
        <w:trPr>
          <w:trHeight w:val="284"/>
        </w:trPr>
        <w:tc>
          <w:tcPr>
            <w:tcW w:w="698" w:type="dxa"/>
            <w:shd w:val="clear" w:color="auto" w:fill="FFFFFF"/>
            <w:vAlign w:val="center"/>
          </w:tcPr>
          <w:p w14:paraId="598568D0" w14:textId="77777777" w:rsidR="00F05EBC" w:rsidRPr="005E073E" w:rsidRDefault="00F05EBC" w:rsidP="006C2043">
            <w:pPr>
              <w:spacing w:before="60" w:after="60"/>
            </w:pPr>
            <w:r>
              <w:t>[no]</w:t>
            </w:r>
            <w:r w:rsidRPr="005E073E">
              <w:t>.</w:t>
            </w:r>
            <w:r>
              <w:t>2</w:t>
            </w:r>
          </w:p>
        </w:tc>
        <w:tc>
          <w:tcPr>
            <w:tcW w:w="5880" w:type="dxa"/>
            <w:gridSpan w:val="2"/>
            <w:shd w:val="clear" w:color="auto" w:fill="FFFFFF"/>
            <w:vAlign w:val="center"/>
          </w:tcPr>
          <w:p w14:paraId="6E12CF46" w14:textId="77777777" w:rsidR="00F05EBC" w:rsidRPr="005E073E" w:rsidRDefault="00F05EBC" w:rsidP="006C2043">
            <w:pPr>
              <w:spacing w:before="60" w:after="60"/>
            </w:pPr>
          </w:p>
        </w:tc>
        <w:tc>
          <w:tcPr>
            <w:tcW w:w="2509" w:type="dxa"/>
            <w:shd w:val="clear" w:color="auto" w:fill="FFFFFF"/>
            <w:vAlign w:val="center"/>
          </w:tcPr>
          <w:p w14:paraId="62A696DB" w14:textId="77777777" w:rsidR="00F05EBC" w:rsidRPr="005E073E" w:rsidRDefault="00F05EBC" w:rsidP="006C2043">
            <w:pPr>
              <w:spacing w:before="60" w:after="60"/>
            </w:pPr>
          </w:p>
        </w:tc>
      </w:tr>
      <w:tr w:rsidR="00F05EBC" w:rsidRPr="005E073E" w14:paraId="08B7628A" w14:textId="77777777" w:rsidTr="00F05EBC">
        <w:trPr>
          <w:trHeight w:val="284"/>
        </w:trPr>
        <w:tc>
          <w:tcPr>
            <w:tcW w:w="698" w:type="dxa"/>
            <w:shd w:val="clear" w:color="auto" w:fill="FFFFFF"/>
            <w:vAlign w:val="center"/>
          </w:tcPr>
          <w:p w14:paraId="1F5F6B8E" w14:textId="77777777" w:rsidR="00F05EBC" w:rsidRPr="005E073E" w:rsidRDefault="00F05EBC" w:rsidP="006C2043">
            <w:pPr>
              <w:spacing w:before="60" w:after="60"/>
            </w:pPr>
            <w:r>
              <w:t>[no]</w:t>
            </w:r>
            <w:r w:rsidRPr="005E073E">
              <w:t>.</w:t>
            </w:r>
            <w:r>
              <w:t>3</w:t>
            </w:r>
          </w:p>
        </w:tc>
        <w:tc>
          <w:tcPr>
            <w:tcW w:w="5880" w:type="dxa"/>
            <w:gridSpan w:val="2"/>
            <w:shd w:val="clear" w:color="auto" w:fill="FFFFFF"/>
            <w:vAlign w:val="center"/>
          </w:tcPr>
          <w:p w14:paraId="2AADE2E8" w14:textId="77777777" w:rsidR="00F05EBC" w:rsidRPr="005E073E" w:rsidRDefault="00F05EBC" w:rsidP="006C2043">
            <w:pPr>
              <w:spacing w:before="60" w:after="60"/>
            </w:pPr>
          </w:p>
        </w:tc>
        <w:tc>
          <w:tcPr>
            <w:tcW w:w="2509" w:type="dxa"/>
            <w:shd w:val="clear" w:color="auto" w:fill="FFFFFF"/>
            <w:vAlign w:val="center"/>
          </w:tcPr>
          <w:p w14:paraId="6BE69A39" w14:textId="77777777" w:rsidR="00F05EBC" w:rsidRPr="005E073E" w:rsidRDefault="00F05EBC" w:rsidP="006C2043">
            <w:pPr>
              <w:spacing w:before="60" w:after="60"/>
            </w:pPr>
          </w:p>
        </w:tc>
      </w:tr>
      <w:tr w:rsidR="00F05EBC" w:rsidRPr="005E073E" w14:paraId="612CF5FA" w14:textId="77777777" w:rsidTr="00F05EBC">
        <w:trPr>
          <w:trHeight w:val="284"/>
        </w:trPr>
        <w:tc>
          <w:tcPr>
            <w:tcW w:w="698" w:type="dxa"/>
            <w:shd w:val="clear" w:color="auto" w:fill="FFFFFF"/>
            <w:vAlign w:val="center"/>
          </w:tcPr>
          <w:p w14:paraId="7E4BF5E9" w14:textId="77777777" w:rsidR="00F05EBC" w:rsidRPr="005E073E" w:rsidRDefault="00F05EBC" w:rsidP="006C2043">
            <w:pPr>
              <w:spacing w:before="60" w:after="60"/>
            </w:pPr>
            <w:r>
              <w:t>[no]</w:t>
            </w:r>
            <w:r w:rsidRPr="005E073E">
              <w:t>.</w:t>
            </w:r>
            <w:r>
              <w:t>4</w:t>
            </w:r>
          </w:p>
        </w:tc>
        <w:tc>
          <w:tcPr>
            <w:tcW w:w="5880" w:type="dxa"/>
            <w:gridSpan w:val="2"/>
            <w:shd w:val="clear" w:color="auto" w:fill="FFFFFF"/>
            <w:vAlign w:val="center"/>
          </w:tcPr>
          <w:p w14:paraId="4325EB2C" w14:textId="77777777" w:rsidR="00F05EBC" w:rsidRPr="005E073E" w:rsidRDefault="00F05EBC" w:rsidP="006C2043">
            <w:pPr>
              <w:spacing w:before="60" w:after="60"/>
            </w:pPr>
          </w:p>
        </w:tc>
        <w:tc>
          <w:tcPr>
            <w:tcW w:w="2509" w:type="dxa"/>
            <w:shd w:val="clear" w:color="auto" w:fill="FFFFFF"/>
            <w:vAlign w:val="center"/>
          </w:tcPr>
          <w:p w14:paraId="20BBD6D2" w14:textId="77777777" w:rsidR="00F05EBC" w:rsidRPr="005E073E" w:rsidRDefault="00F05EBC" w:rsidP="006C2043">
            <w:pPr>
              <w:spacing w:before="60" w:after="60"/>
            </w:pPr>
          </w:p>
        </w:tc>
      </w:tr>
      <w:tr w:rsidR="00F05EBC" w:rsidRPr="005E073E" w14:paraId="3AF624DC" w14:textId="77777777" w:rsidTr="00F05EBC">
        <w:trPr>
          <w:trHeight w:val="284"/>
        </w:trPr>
        <w:tc>
          <w:tcPr>
            <w:tcW w:w="698" w:type="dxa"/>
            <w:shd w:val="clear" w:color="auto" w:fill="FFFFFF"/>
            <w:vAlign w:val="center"/>
          </w:tcPr>
          <w:p w14:paraId="14E560CC" w14:textId="77777777" w:rsidR="00F05EBC" w:rsidRPr="005E073E" w:rsidRDefault="00F05EBC" w:rsidP="006C2043">
            <w:pPr>
              <w:spacing w:before="60" w:after="60"/>
            </w:pPr>
            <w:r>
              <w:t>[no]</w:t>
            </w:r>
            <w:r w:rsidRPr="005E073E">
              <w:t>.1</w:t>
            </w:r>
          </w:p>
        </w:tc>
        <w:tc>
          <w:tcPr>
            <w:tcW w:w="5880" w:type="dxa"/>
            <w:gridSpan w:val="2"/>
            <w:shd w:val="clear" w:color="auto" w:fill="FFFFFF"/>
            <w:vAlign w:val="center"/>
          </w:tcPr>
          <w:p w14:paraId="3EBF37F1" w14:textId="77777777" w:rsidR="00F05EBC" w:rsidRPr="005E073E" w:rsidRDefault="00F05EBC" w:rsidP="006C2043">
            <w:pPr>
              <w:spacing w:before="60" w:after="60"/>
            </w:pPr>
          </w:p>
        </w:tc>
        <w:tc>
          <w:tcPr>
            <w:tcW w:w="2509" w:type="dxa"/>
            <w:shd w:val="clear" w:color="auto" w:fill="FFFFFF"/>
            <w:vAlign w:val="center"/>
          </w:tcPr>
          <w:p w14:paraId="48D1FD7B" w14:textId="77777777" w:rsidR="00F05EBC" w:rsidRPr="005E073E" w:rsidRDefault="00F05EBC" w:rsidP="006C2043">
            <w:pPr>
              <w:spacing w:before="60" w:after="60"/>
            </w:pPr>
          </w:p>
        </w:tc>
      </w:tr>
      <w:tr w:rsidR="00F05EBC" w:rsidRPr="005E073E" w14:paraId="74D179BC" w14:textId="77777777" w:rsidTr="00F05EBC">
        <w:trPr>
          <w:trHeight w:val="284"/>
        </w:trPr>
        <w:tc>
          <w:tcPr>
            <w:tcW w:w="698" w:type="dxa"/>
            <w:shd w:val="clear" w:color="auto" w:fill="FFFFFF"/>
            <w:vAlign w:val="center"/>
          </w:tcPr>
          <w:p w14:paraId="0FF0E936" w14:textId="77777777" w:rsidR="00F05EBC" w:rsidRPr="005E073E" w:rsidRDefault="00F05EBC" w:rsidP="006C2043">
            <w:pPr>
              <w:spacing w:before="60" w:after="60"/>
            </w:pPr>
            <w:r>
              <w:t>[no]</w:t>
            </w:r>
            <w:r w:rsidRPr="005E073E">
              <w:t>.</w:t>
            </w:r>
            <w:r>
              <w:t>2</w:t>
            </w:r>
          </w:p>
        </w:tc>
        <w:tc>
          <w:tcPr>
            <w:tcW w:w="5880" w:type="dxa"/>
            <w:gridSpan w:val="2"/>
            <w:shd w:val="clear" w:color="auto" w:fill="FFFFFF"/>
            <w:vAlign w:val="center"/>
          </w:tcPr>
          <w:p w14:paraId="282F7591" w14:textId="77777777" w:rsidR="00F05EBC" w:rsidRPr="005E073E" w:rsidRDefault="00F05EBC" w:rsidP="006C2043">
            <w:pPr>
              <w:spacing w:before="60" w:after="60"/>
            </w:pPr>
          </w:p>
        </w:tc>
        <w:tc>
          <w:tcPr>
            <w:tcW w:w="2509" w:type="dxa"/>
            <w:shd w:val="clear" w:color="auto" w:fill="FFFFFF"/>
            <w:vAlign w:val="center"/>
          </w:tcPr>
          <w:p w14:paraId="3FBDF0F3" w14:textId="77777777" w:rsidR="00F05EBC" w:rsidRPr="005E073E" w:rsidRDefault="00F05EBC" w:rsidP="006C2043">
            <w:pPr>
              <w:spacing w:before="60" w:after="60"/>
            </w:pPr>
          </w:p>
        </w:tc>
      </w:tr>
      <w:tr w:rsidR="00F05EBC" w:rsidRPr="005E073E" w14:paraId="0731AFC2" w14:textId="77777777" w:rsidTr="00F05EBC">
        <w:trPr>
          <w:trHeight w:val="284"/>
        </w:trPr>
        <w:tc>
          <w:tcPr>
            <w:tcW w:w="698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23380ADF" w14:textId="77777777" w:rsidR="00F05EBC" w:rsidRPr="005E073E" w:rsidRDefault="00F05EBC" w:rsidP="006C2043">
            <w:pPr>
              <w:spacing w:before="60" w:after="60"/>
            </w:pPr>
            <w:r>
              <w:t>[no]</w:t>
            </w:r>
            <w:r w:rsidRPr="005E073E">
              <w:t>.</w:t>
            </w:r>
            <w:r>
              <w:t>3</w:t>
            </w:r>
          </w:p>
        </w:tc>
        <w:tc>
          <w:tcPr>
            <w:tcW w:w="5880" w:type="dxa"/>
            <w:gridSpan w:val="2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3805E44E" w14:textId="77777777" w:rsidR="00F05EBC" w:rsidRPr="005E073E" w:rsidRDefault="00F05EBC" w:rsidP="006C2043">
            <w:pPr>
              <w:spacing w:before="60" w:after="60"/>
            </w:pPr>
          </w:p>
        </w:tc>
        <w:tc>
          <w:tcPr>
            <w:tcW w:w="2509" w:type="dxa"/>
            <w:shd w:val="clear" w:color="auto" w:fill="FFFFFF"/>
            <w:vAlign w:val="center"/>
          </w:tcPr>
          <w:p w14:paraId="55144F43" w14:textId="77777777" w:rsidR="00F05EBC" w:rsidRPr="005E073E" w:rsidRDefault="00F05EBC" w:rsidP="006C2043">
            <w:pPr>
              <w:spacing w:before="60" w:after="60"/>
            </w:pPr>
          </w:p>
        </w:tc>
      </w:tr>
      <w:tr w:rsidR="00F05EBC" w:rsidRPr="005E073E" w14:paraId="34F1E202" w14:textId="77777777" w:rsidTr="00F05EBC">
        <w:trPr>
          <w:trHeight w:val="567"/>
        </w:trPr>
        <w:tc>
          <w:tcPr>
            <w:tcW w:w="6578" w:type="dxa"/>
            <w:gridSpan w:val="3"/>
            <w:shd w:val="clear" w:color="auto" w:fill="F2F2F2" w:themeFill="background1" w:themeFillShade="F2"/>
            <w:vAlign w:val="center"/>
          </w:tcPr>
          <w:p w14:paraId="183066F7" w14:textId="77777777" w:rsidR="00F05EBC" w:rsidRPr="005E073E" w:rsidRDefault="00F05EBC" w:rsidP="006C2043">
            <w:pPr>
              <w:spacing w:before="60" w:after="60"/>
              <w:rPr>
                <w:b/>
              </w:rPr>
            </w:pPr>
            <w:r w:rsidRPr="005E073E">
              <w:rPr>
                <w:b/>
              </w:rPr>
              <w:t>Total Costs</w:t>
            </w:r>
            <w:r>
              <w:rPr>
                <w:b/>
              </w:rPr>
              <w:t xml:space="preserve"> Area [no]</w:t>
            </w:r>
          </w:p>
        </w:tc>
        <w:tc>
          <w:tcPr>
            <w:tcW w:w="2509" w:type="dxa"/>
            <w:shd w:val="clear" w:color="auto" w:fill="FFFFFF"/>
            <w:vAlign w:val="center"/>
          </w:tcPr>
          <w:p w14:paraId="13EAE222" w14:textId="77777777" w:rsidR="00F05EBC" w:rsidRPr="005E073E" w:rsidRDefault="00F05EBC" w:rsidP="006C2043">
            <w:pPr>
              <w:spacing w:before="60" w:after="60"/>
              <w:rPr>
                <w:b/>
              </w:rPr>
            </w:pPr>
          </w:p>
        </w:tc>
        <w:bookmarkStart w:id="4" w:name="_GoBack"/>
        <w:bookmarkEnd w:id="4"/>
      </w:tr>
    </w:tbl>
    <w:p w14:paraId="74BAC252" w14:textId="15D67C6B" w:rsidR="00F05EBC" w:rsidRDefault="00F05EBC" w:rsidP="00F05EBC"/>
    <w:p w14:paraId="606FC7E5" w14:textId="77777777" w:rsidR="00F05EBC" w:rsidRDefault="00F05EBC">
      <w:pPr>
        <w:spacing w:after="0" w:line="240" w:lineRule="auto"/>
      </w:pPr>
      <w:r>
        <w:br w:type="page"/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708"/>
        <w:gridCol w:w="1390"/>
        <w:gridCol w:w="1304"/>
        <w:gridCol w:w="1214"/>
        <w:gridCol w:w="82"/>
        <w:gridCol w:w="2469"/>
      </w:tblGrid>
      <w:tr w:rsidR="00F05EBC" w:rsidRPr="00F05EBC" w14:paraId="64D8CFF6" w14:textId="77777777" w:rsidTr="00BA153F">
        <w:trPr>
          <w:trHeight w:val="330"/>
        </w:trPr>
        <w:tc>
          <w:tcPr>
            <w:tcW w:w="92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E3032E"/>
          </w:tcPr>
          <w:p w14:paraId="13D019CB" w14:textId="77777777" w:rsidR="00F05EBC" w:rsidRPr="00F05EBC" w:rsidRDefault="00F05EBC" w:rsidP="00F05EBC">
            <w:pPr>
              <w:keepNext/>
              <w:keepLines/>
              <w:spacing w:after="0" w:line="280" w:lineRule="atLeast"/>
              <w:ind w:left="284" w:hanging="284"/>
              <w:outlineLvl w:val="0"/>
              <w:rPr>
                <w:rFonts w:eastAsiaTheme="majorEastAsia" w:cs="Times New Roman (Überschriften"/>
                <w:b/>
                <w:caps/>
                <w:color w:val="FFFFFF" w:themeColor="background1"/>
                <w:spacing w:val="10"/>
                <w:szCs w:val="22"/>
                <w:lang w:val="en-GB"/>
              </w:rPr>
            </w:pPr>
            <w:r w:rsidRPr="00F05EBC">
              <w:rPr>
                <w:rFonts w:eastAsiaTheme="majorEastAsia" w:cs="Times New Roman (Überschriften"/>
                <w:b/>
                <w:caps/>
                <w:color w:val="FFFFFF" w:themeColor="background1"/>
                <w:spacing w:val="10"/>
                <w:szCs w:val="22"/>
                <w:lang w:val="en-GB"/>
              </w:rPr>
              <w:lastRenderedPageBreak/>
              <w:t xml:space="preserve">Project Sheet </w:t>
            </w:r>
          </w:p>
          <w:p w14:paraId="317A4262" w14:textId="77777777" w:rsidR="00F05EBC" w:rsidRPr="00F05EBC" w:rsidRDefault="00F05EBC" w:rsidP="00F05EBC">
            <w:pPr>
              <w:keepNext/>
              <w:keepLines/>
              <w:spacing w:after="0" w:line="280" w:lineRule="atLeast"/>
              <w:ind w:left="284" w:hanging="284"/>
              <w:outlineLvl w:val="0"/>
              <w:rPr>
                <w:rFonts w:eastAsiaTheme="majorEastAsia" w:cs="Times New Roman (Überschriften"/>
                <w:b/>
                <w:caps/>
                <w:color w:val="FFFFFF" w:themeColor="background1"/>
                <w:spacing w:val="10"/>
                <w:szCs w:val="22"/>
                <w:lang w:val="en-GB"/>
              </w:rPr>
            </w:pPr>
            <w:r w:rsidRPr="00F05EBC">
              <w:rPr>
                <w:rFonts w:eastAsiaTheme="majorEastAsia" w:cs="Times New Roman (Überschriften"/>
                <w:b/>
                <w:caps/>
                <w:color w:val="FFFFFF" w:themeColor="background1"/>
                <w:spacing w:val="10"/>
                <w:szCs w:val="22"/>
                <w:lang w:val="en-GB"/>
              </w:rPr>
              <w:t>[PRoject NUMBER] [Project TITEL]</w:t>
            </w:r>
          </w:p>
          <w:p w14:paraId="3A5187F0" w14:textId="77777777" w:rsidR="00F05EBC" w:rsidRPr="00F05EBC" w:rsidRDefault="00F05EBC" w:rsidP="00F05EBC">
            <w:pPr>
              <w:spacing w:after="0"/>
              <w:rPr>
                <w:color w:val="FFFFFF" w:themeColor="background1"/>
                <w:lang w:val="en-GB"/>
              </w:rPr>
            </w:pPr>
            <w:r w:rsidRPr="00F05EBC">
              <w:rPr>
                <w:rFonts w:eastAsiaTheme="majorEastAsia" w:cs="Times New Roman (Überschriften"/>
                <w:caps/>
                <w:color w:val="FFFFFF" w:themeColor="background1"/>
                <w:spacing w:val="10"/>
                <w:szCs w:val="22"/>
                <w:lang w:val="en-GB"/>
              </w:rPr>
              <w:t>Area [Number]</w:t>
            </w:r>
          </w:p>
        </w:tc>
      </w:tr>
      <w:tr w:rsidR="00F05EBC" w:rsidRPr="00597743" w14:paraId="55158F17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84"/>
        </w:trPr>
        <w:tc>
          <w:tcPr>
            <w:tcW w:w="2062" w:type="dxa"/>
            <w:vMerge w:val="restart"/>
            <w:shd w:val="clear" w:color="auto" w:fill="F2F2F2"/>
            <w:vAlign w:val="center"/>
          </w:tcPr>
          <w:p w14:paraId="6CAEFF09" w14:textId="5CC3BA9F" w:rsidR="00F05EBC" w:rsidRPr="00F05EBC" w:rsidRDefault="00DD7CA5" w:rsidP="00F05EBC">
            <w:pPr>
              <w:spacing w:after="0"/>
              <w:rPr>
                <w:b/>
              </w:rPr>
            </w:pPr>
            <w:r w:rsidRPr="00F05EBC">
              <w:rPr>
                <w:b/>
              </w:rPr>
              <w:t>Project Manager</w:t>
            </w:r>
          </w:p>
        </w:tc>
        <w:tc>
          <w:tcPr>
            <w:tcW w:w="7167" w:type="dxa"/>
            <w:gridSpan w:val="6"/>
            <w:shd w:val="clear" w:color="auto" w:fill="FFFFFF"/>
            <w:vAlign w:val="center"/>
          </w:tcPr>
          <w:p w14:paraId="107AE0FA" w14:textId="77777777" w:rsidR="00F05EBC" w:rsidRPr="00F05EBC" w:rsidRDefault="00F05EBC" w:rsidP="00F05EBC">
            <w:pPr>
              <w:spacing w:after="0"/>
              <w:rPr>
                <w:lang w:val="en-GB"/>
              </w:rPr>
            </w:pPr>
            <w:r w:rsidRPr="00F05EBC">
              <w:rPr>
                <w:lang w:val="en-GB"/>
              </w:rPr>
              <w:t>last name, first name (title)</w:t>
            </w:r>
          </w:p>
        </w:tc>
      </w:tr>
      <w:tr w:rsidR="00F05EBC" w:rsidRPr="00F05EBC" w14:paraId="335C5C10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84"/>
        </w:trPr>
        <w:tc>
          <w:tcPr>
            <w:tcW w:w="2062" w:type="dxa"/>
            <w:vMerge/>
            <w:shd w:val="clear" w:color="auto" w:fill="F2F2F2"/>
            <w:vAlign w:val="center"/>
          </w:tcPr>
          <w:p w14:paraId="371F4F01" w14:textId="77777777" w:rsidR="00F05EBC" w:rsidRPr="00F05EBC" w:rsidRDefault="00F05EBC" w:rsidP="00F05EBC">
            <w:pPr>
              <w:spacing w:after="0"/>
              <w:rPr>
                <w:b/>
                <w:lang w:val="en-GB"/>
              </w:rPr>
            </w:pPr>
          </w:p>
        </w:tc>
        <w:tc>
          <w:tcPr>
            <w:tcW w:w="7167" w:type="dxa"/>
            <w:gridSpan w:val="6"/>
            <w:shd w:val="clear" w:color="auto" w:fill="FFFFFF"/>
            <w:vAlign w:val="center"/>
          </w:tcPr>
          <w:p w14:paraId="4726B78C" w14:textId="77777777" w:rsidR="00F05EBC" w:rsidRPr="00F05EBC" w:rsidRDefault="00F05EBC" w:rsidP="00F05EBC">
            <w:pPr>
              <w:spacing w:after="0"/>
            </w:pPr>
            <w:r w:rsidRPr="00F05EBC">
              <w:t>institution</w:t>
            </w:r>
          </w:p>
        </w:tc>
      </w:tr>
      <w:tr w:rsidR="00F05EBC" w:rsidRPr="00597743" w14:paraId="29F753B4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84"/>
        </w:trPr>
        <w:tc>
          <w:tcPr>
            <w:tcW w:w="2062" w:type="dxa"/>
            <w:vMerge w:val="restart"/>
            <w:shd w:val="clear" w:color="auto" w:fill="F2F2F2"/>
            <w:vAlign w:val="center"/>
          </w:tcPr>
          <w:p w14:paraId="7944A25B" w14:textId="5BDB461E" w:rsidR="00F05EBC" w:rsidRPr="00F05EBC" w:rsidRDefault="00DD7CA5" w:rsidP="00F05EBC">
            <w:pPr>
              <w:spacing w:after="0"/>
              <w:rPr>
                <w:b/>
              </w:rPr>
            </w:pPr>
            <w:r w:rsidRPr="00F05EBC">
              <w:rPr>
                <w:b/>
              </w:rPr>
              <w:t>Key Researcher</w:t>
            </w:r>
          </w:p>
        </w:tc>
        <w:tc>
          <w:tcPr>
            <w:tcW w:w="7167" w:type="dxa"/>
            <w:gridSpan w:val="6"/>
            <w:shd w:val="clear" w:color="auto" w:fill="FFFFFF"/>
            <w:vAlign w:val="center"/>
          </w:tcPr>
          <w:p w14:paraId="59158760" w14:textId="77777777" w:rsidR="00F05EBC" w:rsidRPr="00F05EBC" w:rsidRDefault="00F05EBC" w:rsidP="00F05EBC">
            <w:pPr>
              <w:spacing w:after="0"/>
              <w:rPr>
                <w:lang w:val="en-GB"/>
              </w:rPr>
            </w:pPr>
            <w:r w:rsidRPr="00F05EBC">
              <w:rPr>
                <w:lang w:val="en-GB"/>
              </w:rPr>
              <w:t>last name, first name (title)</w:t>
            </w:r>
          </w:p>
        </w:tc>
      </w:tr>
      <w:tr w:rsidR="00F05EBC" w:rsidRPr="00F05EBC" w14:paraId="178FBA9F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84"/>
        </w:trPr>
        <w:tc>
          <w:tcPr>
            <w:tcW w:w="2062" w:type="dxa"/>
            <w:vMerge/>
            <w:shd w:val="clear" w:color="auto" w:fill="F2F2F2"/>
            <w:vAlign w:val="center"/>
          </w:tcPr>
          <w:p w14:paraId="1052F477" w14:textId="77777777" w:rsidR="00F05EBC" w:rsidRPr="00F05EBC" w:rsidRDefault="00F05EBC" w:rsidP="00F05EBC">
            <w:pPr>
              <w:spacing w:after="0"/>
              <w:rPr>
                <w:lang w:val="en-GB"/>
              </w:rPr>
            </w:pPr>
          </w:p>
        </w:tc>
        <w:tc>
          <w:tcPr>
            <w:tcW w:w="7167" w:type="dxa"/>
            <w:gridSpan w:val="6"/>
            <w:shd w:val="clear" w:color="auto" w:fill="FFFFFF"/>
            <w:vAlign w:val="center"/>
          </w:tcPr>
          <w:p w14:paraId="59792510" w14:textId="77777777" w:rsidR="00F05EBC" w:rsidRPr="00F05EBC" w:rsidRDefault="00F05EBC" w:rsidP="00F05EBC">
            <w:pPr>
              <w:spacing w:after="0"/>
            </w:pPr>
            <w:r w:rsidRPr="00F05EBC">
              <w:t>institution</w:t>
            </w:r>
          </w:p>
        </w:tc>
      </w:tr>
      <w:tr w:rsidR="00463A75" w:rsidRPr="00463A75" w14:paraId="5F4E579F" w14:textId="77777777" w:rsidTr="00095FB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84"/>
        </w:trPr>
        <w:tc>
          <w:tcPr>
            <w:tcW w:w="2062" w:type="dxa"/>
            <w:shd w:val="clear" w:color="auto" w:fill="F2F2F2"/>
            <w:vAlign w:val="center"/>
          </w:tcPr>
          <w:p w14:paraId="3E244664" w14:textId="488769E6" w:rsidR="00463A75" w:rsidRPr="00F05EBC" w:rsidRDefault="00463A75" w:rsidP="00463A75">
            <w:pPr>
              <w:spacing w:after="0"/>
              <w:rPr>
                <w:lang w:val="en-GB"/>
              </w:rPr>
            </w:pPr>
            <w:r w:rsidRPr="00F05EBC">
              <w:rPr>
                <w:b/>
              </w:rPr>
              <w:t>Project Type</w:t>
            </w:r>
          </w:p>
        </w:tc>
        <w:tc>
          <w:tcPr>
            <w:tcW w:w="7167" w:type="dxa"/>
            <w:gridSpan w:val="6"/>
            <w:shd w:val="clear" w:color="auto" w:fill="FFFFFF"/>
          </w:tcPr>
          <w:p w14:paraId="33D9A12C" w14:textId="77E9CAFD" w:rsidR="00463A75" w:rsidRPr="00463A75" w:rsidRDefault="00463A75" w:rsidP="00463A75">
            <w:pPr>
              <w:spacing w:before="60" w:after="120" w:line="240" w:lineRule="auto"/>
              <w:rPr>
                <w:lang w:val="en-GB"/>
              </w:rPr>
            </w:pPr>
            <w:r w:rsidRPr="00463A75">
              <w:rPr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A75">
              <w:rPr>
                <w:b/>
                <w:lang w:val="en-GB"/>
              </w:rPr>
              <w:instrText xml:space="preserve"> FORMCHECKBOX </w:instrText>
            </w:r>
            <w:r w:rsidR="00597743">
              <w:rPr>
                <w:b/>
              </w:rPr>
            </w:r>
            <w:r w:rsidR="00597743">
              <w:rPr>
                <w:b/>
              </w:rPr>
              <w:fldChar w:fldCharType="separate"/>
            </w:r>
            <w:r w:rsidRPr="00463A75">
              <w:rPr>
                <w:b/>
              </w:rPr>
              <w:fldChar w:fldCharType="end"/>
            </w:r>
            <w:r w:rsidRPr="00463A75">
              <w:rPr>
                <w:b/>
                <w:lang w:val="en-GB"/>
              </w:rPr>
              <w:t xml:space="preserve"> </w:t>
            </w:r>
            <w:r w:rsidR="006E30C8">
              <w:rPr>
                <w:lang w:val="en-GB"/>
              </w:rPr>
              <w:t>multi-firm project</w:t>
            </w:r>
          </w:p>
          <w:p w14:paraId="0CF3200F" w14:textId="302FE352" w:rsidR="00463A75" w:rsidRDefault="00463A75" w:rsidP="00463A75">
            <w:pPr>
              <w:spacing w:after="120"/>
              <w:rPr>
                <w:lang w:val="en-GB"/>
              </w:rPr>
            </w:pPr>
            <w:r w:rsidRPr="00463A75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3A75">
              <w:rPr>
                <w:lang w:val="en-GB"/>
              </w:rPr>
              <w:instrText xml:space="preserve"> FORMCHECKBOX </w:instrText>
            </w:r>
            <w:r w:rsidR="00597743">
              <w:fldChar w:fldCharType="separate"/>
            </w:r>
            <w:r w:rsidRPr="00463A75">
              <w:fldChar w:fldCharType="end"/>
            </w:r>
            <w:r w:rsidRPr="00463A75">
              <w:rPr>
                <w:lang w:val="en-GB"/>
              </w:rPr>
              <w:t xml:space="preserve"> single-firm </w:t>
            </w:r>
            <w:r w:rsidR="006E30C8">
              <w:rPr>
                <w:lang w:val="en-GB"/>
              </w:rPr>
              <w:t xml:space="preserve">project </w:t>
            </w:r>
          </w:p>
          <w:p w14:paraId="10AD3170" w14:textId="6B67E2D0" w:rsidR="00463A75" w:rsidRPr="00463A75" w:rsidRDefault="00463A75" w:rsidP="006E30C8">
            <w:pPr>
              <w:spacing w:after="120"/>
              <w:rPr>
                <w:lang w:val="en-GB"/>
              </w:rPr>
            </w:pPr>
            <w:r w:rsidRPr="00463A75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30C8">
              <w:rPr>
                <w:lang w:val="en-GB"/>
              </w:rPr>
              <w:instrText xml:space="preserve"> FORMCHECKBOX </w:instrText>
            </w:r>
            <w:r w:rsidR="00597743">
              <w:fldChar w:fldCharType="separate"/>
            </w:r>
            <w:r w:rsidRPr="00463A75">
              <w:fldChar w:fldCharType="end"/>
            </w:r>
            <w:r w:rsidR="006E30C8" w:rsidRPr="006E30C8">
              <w:rPr>
                <w:lang w:val="en-GB"/>
              </w:rPr>
              <w:t xml:space="preserve"> strategic p</w:t>
            </w:r>
            <w:r w:rsidRPr="006E30C8">
              <w:rPr>
                <w:lang w:val="en-GB"/>
              </w:rPr>
              <w:t xml:space="preserve">roject </w:t>
            </w:r>
          </w:p>
        </w:tc>
      </w:tr>
      <w:tr w:rsidR="00463A75" w:rsidRPr="00F05EBC" w14:paraId="29667AA3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2062" w:type="dxa"/>
            <w:shd w:val="clear" w:color="auto" w:fill="F2F2F2"/>
            <w:vAlign w:val="center"/>
          </w:tcPr>
          <w:p w14:paraId="5D62E43C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Project Duration</w:t>
            </w:r>
          </w:p>
        </w:tc>
        <w:tc>
          <w:tcPr>
            <w:tcW w:w="3402" w:type="dxa"/>
            <w:gridSpan w:val="3"/>
            <w:shd w:val="clear" w:color="auto" w:fill="FFFFFF"/>
            <w:vAlign w:val="center"/>
          </w:tcPr>
          <w:p w14:paraId="35DAABC9" w14:textId="77777777" w:rsidR="00463A75" w:rsidRPr="00F05EBC" w:rsidRDefault="00463A75" w:rsidP="00463A75">
            <w:pPr>
              <w:spacing w:after="0"/>
            </w:pPr>
            <w:r w:rsidRPr="00F05EBC">
              <w:t>from [DDMMYYYY]</w:t>
            </w:r>
          </w:p>
        </w:tc>
        <w:tc>
          <w:tcPr>
            <w:tcW w:w="3765" w:type="dxa"/>
            <w:gridSpan w:val="3"/>
            <w:shd w:val="clear" w:color="auto" w:fill="FFFFFF"/>
            <w:vAlign w:val="center"/>
          </w:tcPr>
          <w:p w14:paraId="20FD1DA1" w14:textId="77777777" w:rsidR="00463A75" w:rsidRPr="00F05EBC" w:rsidRDefault="00463A75" w:rsidP="00463A75">
            <w:pPr>
              <w:spacing w:after="0"/>
            </w:pPr>
            <w:r w:rsidRPr="00F05EBC">
              <w:t>to [DDMMYYYY]</w:t>
            </w:r>
          </w:p>
        </w:tc>
      </w:tr>
      <w:tr w:rsidR="00463A75" w:rsidRPr="00F05EBC" w14:paraId="2E0AB283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5"/>
        </w:trPr>
        <w:tc>
          <w:tcPr>
            <w:tcW w:w="9229" w:type="dxa"/>
            <w:gridSpan w:val="7"/>
            <w:shd w:val="clear" w:color="auto" w:fill="F2F2F2" w:themeFill="background1" w:themeFillShade="F2"/>
            <w:noWrap/>
            <w:vAlign w:val="center"/>
          </w:tcPr>
          <w:p w14:paraId="5B7B8E30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 xml:space="preserve">Project Description </w:t>
            </w:r>
          </w:p>
        </w:tc>
      </w:tr>
      <w:tr w:rsidR="00463A75" w:rsidRPr="00F05EBC" w14:paraId="6B0BEE1B" w14:textId="77777777" w:rsidTr="00F05EB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891"/>
        </w:trPr>
        <w:tc>
          <w:tcPr>
            <w:tcW w:w="9229" w:type="dxa"/>
            <w:gridSpan w:val="7"/>
            <w:shd w:val="clear" w:color="auto" w:fill="FFFFFF"/>
          </w:tcPr>
          <w:p w14:paraId="6B6F14B8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Objectives:</w:t>
            </w:r>
          </w:p>
          <w:p w14:paraId="4276E8B3" w14:textId="4A2D3ED0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66C9E966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5C6F7A4B" w14:textId="77777777" w:rsidTr="00F05EB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849"/>
        </w:trPr>
        <w:tc>
          <w:tcPr>
            <w:tcW w:w="9229" w:type="dxa"/>
            <w:gridSpan w:val="7"/>
            <w:shd w:val="clear" w:color="auto" w:fill="FFFFFF"/>
          </w:tcPr>
          <w:p w14:paraId="43BA6BE8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Methodology:</w:t>
            </w:r>
          </w:p>
          <w:p w14:paraId="3159D27C" w14:textId="3FA5EC85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5DECB1D7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6E7CD7D6" w14:textId="77777777" w:rsidTr="00F05EB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879"/>
        </w:trPr>
        <w:tc>
          <w:tcPr>
            <w:tcW w:w="9229" w:type="dxa"/>
            <w:gridSpan w:val="7"/>
            <w:shd w:val="clear" w:color="auto" w:fill="FFFFFF"/>
          </w:tcPr>
          <w:p w14:paraId="3BB36C62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Expected Results:</w:t>
            </w:r>
          </w:p>
          <w:p w14:paraId="73CB8055" w14:textId="2C42EEA9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61074206" w14:textId="77777777" w:rsidR="00463A75" w:rsidRPr="00F05EBC" w:rsidRDefault="00463A75" w:rsidP="00463A75">
            <w:pPr>
              <w:spacing w:after="0"/>
              <w:rPr>
                <w:highlight w:val="yellow"/>
              </w:rPr>
            </w:pPr>
          </w:p>
        </w:tc>
      </w:tr>
      <w:tr w:rsidR="00463A75" w:rsidRPr="00597743" w14:paraId="02D79C24" w14:textId="77777777" w:rsidTr="00F05EBC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924"/>
        </w:trPr>
        <w:tc>
          <w:tcPr>
            <w:tcW w:w="9229" w:type="dxa"/>
            <w:gridSpan w:val="7"/>
            <w:shd w:val="clear" w:color="auto" w:fill="FFFFFF"/>
          </w:tcPr>
          <w:p w14:paraId="46713004" w14:textId="77777777" w:rsidR="00463A75" w:rsidRPr="00F05EBC" w:rsidRDefault="00463A75" w:rsidP="00463A75">
            <w:pPr>
              <w:spacing w:after="0"/>
              <w:rPr>
                <w:b/>
                <w:lang w:val="en-GB"/>
              </w:rPr>
            </w:pPr>
            <w:r w:rsidRPr="00F05EBC">
              <w:rPr>
                <w:b/>
                <w:lang w:val="en-GB"/>
              </w:rPr>
              <w:t>Work Packages, Deliverables, Milestones:</w:t>
            </w:r>
          </w:p>
          <w:p w14:paraId="1EB47667" w14:textId="47D126AC" w:rsidR="00463A75" w:rsidRPr="00F05EBC" w:rsidRDefault="00463A75" w:rsidP="00463A75">
            <w:pPr>
              <w:spacing w:after="0"/>
              <w:rPr>
                <w:highlight w:val="yellow"/>
                <w:lang w:val="en-GB"/>
              </w:rPr>
            </w:pPr>
            <w:r w:rsidRPr="00F05EBC">
              <w:rPr>
                <w:lang w:val="en-GB"/>
              </w:rPr>
              <w:t>&gt;Text&lt;</w:t>
            </w:r>
          </w:p>
          <w:p w14:paraId="0C2F04CB" w14:textId="77777777" w:rsidR="00463A75" w:rsidRPr="00F05EBC" w:rsidRDefault="00463A75" w:rsidP="00463A75">
            <w:pPr>
              <w:spacing w:after="0"/>
              <w:rPr>
                <w:lang w:val="en-GB"/>
              </w:rPr>
            </w:pPr>
          </w:p>
        </w:tc>
      </w:tr>
      <w:tr w:rsidR="00463A75" w:rsidRPr="00F05EBC" w14:paraId="700A729E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9229" w:type="dxa"/>
            <w:gridSpan w:val="7"/>
            <w:shd w:val="clear" w:color="auto" w:fill="F2F2F2" w:themeFill="background1" w:themeFillShade="F2"/>
            <w:noWrap/>
            <w:vAlign w:val="center"/>
          </w:tcPr>
          <w:p w14:paraId="248DD3FE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0967FB">
              <w:rPr>
                <w:b/>
                <w:color w:val="auto"/>
              </w:rPr>
              <w:t>Partners involved</w:t>
            </w:r>
          </w:p>
        </w:tc>
      </w:tr>
      <w:tr w:rsidR="00463A75" w:rsidRPr="00F05EBC" w14:paraId="0AD20D3A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2770" w:type="dxa"/>
            <w:gridSpan w:val="2"/>
            <w:tcBorders>
              <w:bottom w:val="single" w:sz="2" w:space="0" w:color="auto"/>
            </w:tcBorders>
            <w:shd w:val="clear" w:color="auto" w:fill="F2F2F2"/>
            <w:vAlign w:val="center"/>
          </w:tcPr>
          <w:p w14:paraId="5BDC02D8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Centre</w:t>
            </w:r>
          </w:p>
        </w:tc>
        <w:tc>
          <w:tcPr>
            <w:tcW w:w="3908" w:type="dxa"/>
            <w:gridSpan w:val="3"/>
            <w:tcBorders>
              <w:bottom w:val="single" w:sz="2" w:space="0" w:color="auto"/>
            </w:tcBorders>
            <w:shd w:val="clear" w:color="auto" w:fill="F2F2F2"/>
            <w:vAlign w:val="center"/>
          </w:tcPr>
          <w:p w14:paraId="22660498" w14:textId="5FC75B9D" w:rsidR="00463A75" w:rsidRPr="00F05EBC" w:rsidRDefault="00463A75" w:rsidP="00951EE8">
            <w:pPr>
              <w:spacing w:after="0"/>
              <w:rPr>
                <w:lang w:val="en-GB"/>
              </w:rPr>
            </w:pPr>
            <w:r w:rsidRPr="00F05EBC">
              <w:rPr>
                <w:lang w:val="en-GB"/>
              </w:rPr>
              <w:t xml:space="preserve">Main Tasks in the project </w:t>
            </w:r>
          </w:p>
        </w:tc>
        <w:tc>
          <w:tcPr>
            <w:tcW w:w="2551" w:type="dxa"/>
            <w:gridSpan w:val="2"/>
            <w:tcBorders>
              <w:bottom w:val="single" w:sz="2" w:space="0" w:color="auto"/>
            </w:tcBorders>
            <w:shd w:val="clear" w:color="auto" w:fill="F2F2F2"/>
            <w:vAlign w:val="center"/>
          </w:tcPr>
          <w:p w14:paraId="3ECAF2D1" w14:textId="77777777" w:rsidR="00463A75" w:rsidRPr="00F05EBC" w:rsidRDefault="00463A75" w:rsidP="00463A75">
            <w:pPr>
              <w:spacing w:after="0"/>
            </w:pPr>
            <w:r w:rsidRPr="00F05EBC">
              <w:t>Key Persons</w:t>
            </w:r>
          </w:p>
        </w:tc>
      </w:tr>
      <w:tr w:rsidR="00463A75" w:rsidRPr="00F05EBC" w14:paraId="6AE87153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3752209E" w14:textId="77777777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</w:tc>
        <w:tc>
          <w:tcPr>
            <w:tcW w:w="3908" w:type="dxa"/>
            <w:gridSpan w:val="3"/>
            <w:shd w:val="clear" w:color="auto" w:fill="FFFFFF"/>
          </w:tcPr>
          <w:p w14:paraId="55D91150" w14:textId="1B8ED0CD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037A07A7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7B84401F" w14:textId="77777777" w:rsidR="00463A75" w:rsidRPr="00F05EBC" w:rsidRDefault="00463A75" w:rsidP="00463A75">
            <w:pPr>
              <w:spacing w:after="0"/>
            </w:pPr>
            <w:r w:rsidRPr="00F05EBC">
              <w:t>[Name, Function]</w:t>
            </w:r>
          </w:p>
          <w:p w14:paraId="1B9CD6C8" w14:textId="77777777" w:rsidR="00463A75" w:rsidRPr="00F05EBC" w:rsidRDefault="00463A75" w:rsidP="00463A75">
            <w:pPr>
              <w:spacing w:after="0"/>
            </w:pPr>
            <w:r w:rsidRPr="001836BF">
              <w:t>[KR/SR/O]</w:t>
            </w:r>
          </w:p>
        </w:tc>
      </w:tr>
      <w:tr w:rsidR="00463A75" w:rsidRPr="00F05EBC" w14:paraId="48E71988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2770" w:type="dxa"/>
            <w:gridSpan w:val="2"/>
            <w:tcBorders>
              <w:bottom w:val="single" w:sz="2" w:space="0" w:color="auto"/>
            </w:tcBorders>
            <w:shd w:val="clear" w:color="auto" w:fill="F2F2F2"/>
            <w:vAlign w:val="center"/>
          </w:tcPr>
          <w:p w14:paraId="72505F9B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Scientific Partner</w:t>
            </w:r>
          </w:p>
        </w:tc>
        <w:tc>
          <w:tcPr>
            <w:tcW w:w="3908" w:type="dxa"/>
            <w:gridSpan w:val="3"/>
            <w:tcBorders>
              <w:bottom w:val="single" w:sz="2" w:space="0" w:color="auto"/>
            </w:tcBorders>
            <w:shd w:val="clear" w:color="auto" w:fill="F2F2F2"/>
            <w:vAlign w:val="center"/>
          </w:tcPr>
          <w:p w14:paraId="1070B13A" w14:textId="7E3DC9FE" w:rsidR="00463A75" w:rsidRPr="00F05EBC" w:rsidRDefault="00463A75" w:rsidP="00951EE8">
            <w:pPr>
              <w:spacing w:after="0"/>
              <w:rPr>
                <w:lang w:val="en-GB"/>
              </w:rPr>
            </w:pPr>
            <w:r w:rsidRPr="00F05EBC">
              <w:rPr>
                <w:lang w:val="en-GB"/>
              </w:rPr>
              <w:t>Main Tasks in the project</w:t>
            </w:r>
          </w:p>
        </w:tc>
        <w:tc>
          <w:tcPr>
            <w:tcW w:w="2551" w:type="dxa"/>
            <w:gridSpan w:val="2"/>
            <w:tcBorders>
              <w:bottom w:val="single" w:sz="2" w:space="0" w:color="auto"/>
            </w:tcBorders>
            <w:shd w:val="clear" w:color="auto" w:fill="F2F2F2"/>
            <w:vAlign w:val="center"/>
          </w:tcPr>
          <w:p w14:paraId="4E4BB18C" w14:textId="77777777" w:rsidR="00463A75" w:rsidRPr="00F05EBC" w:rsidRDefault="00463A75" w:rsidP="00463A75">
            <w:pPr>
              <w:spacing w:after="0"/>
            </w:pPr>
            <w:r w:rsidRPr="00F05EBC">
              <w:t>Key Persons</w:t>
            </w:r>
          </w:p>
        </w:tc>
      </w:tr>
      <w:tr w:rsidR="00463A75" w:rsidRPr="00F05EBC" w14:paraId="371F8D79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64CB4FCB" w14:textId="77777777" w:rsidR="00463A75" w:rsidRPr="00F05EBC" w:rsidRDefault="00463A75" w:rsidP="00463A75">
            <w:pPr>
              <w:spacing w:after="0"/>
            </w:pPr>
            <w:r w:rsidRPr="00F05EBC">
              <w:t>[Organisation /Institute A]</w:t>
            </w:r>
          </w:p>
        </w:tc>
        <w:tc>
          <w:tcPr>
            <w:tcW w:w="3908" w:type="dxa"/>
            <w:gridSpan w:val="3"/>
            <w:shd w:val="clear" w:color="auto" w:fill="FFFFFF"/>
          </w:tcPr>
          <w:p w14:paraId="180F95FF" w14:textId="507704AC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28FA239E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1F351EEB" w14:textId="77777777" w:rsidR="00463A75" w:rsidRPr="00F05EBC" w:rsidRDefault="00463A75" w:rsidP="00463A75">
            <w:pPr>
              <w:spacing w:after="0"/>
            </w:pPr>
            <w:r w:rsidRPr="00F05EBC">
              <w:t>[Name, Function]</w:t>
            </w:r>
          </w:p>
          <w:p w14:paraId="53EFF1E4" w14:textId="77777777" w:rsidR="00463A75" w:rsidRPr="00F05EBC" w:rsidRDefault="00463A75" w:rsidP="00463A75">
            <w:pPr>
              <w:spacing w:after="0"/>
            </w:pPr>
            <w:r w:rsidRPr="00F05EBC">
              <w:t>[KR/SR/O]</w:t>
            </w:r>
          </w:p>
        </w:tc>
      </w:tr>
      <w:tr w:rsidR="00463A75" w:rsidRPr="00F05EBC" w14:paraId="58D65B80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50832609" w14:textId="77777777" w:rsidR="00463A75" w:rsidRPr="00F05EBC" w:rsidRDefault="00463A75" w:rsidP="00463A75">
            <w:pPr>
              <w:spacing w:after="0"/>
            </w:pPr>
            <w:r w:rsidRPr="00F05EBC">
              <w:t>[Organisation /Institute B]</w:t>
            </w:r>
          </w:p>
        </w:tc>
        <w:tc>
          <w:tcPr>
            <w:tcW w:w="3908" w:type="dxa"/>
            <w:gridSpan w:val="3"/>
            <w:shd w:val="clear" w:color="auto" w:fill="FFFFFF"/>
          </w:tcPr>
          <w:p w14:paraId="6ED82095" w14:textId="27EE7797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7466EBA3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2B6AC1A1" w14:textId="77777777" w:rsidR="00463A75" w:rsidRPr="00F05EBC" w:rsidRDefault="00463A75" w:rsidP="00463A75">
            <w:pPr>
              <w:spacing w:after="0"/>
            </w:pPr>
            <w:r w:rsidRPr="00F05EBC">
              <w:t>[Name, Function]</w:t>
            </w:r>
          </w:p>
          <w:p w14:paraId="3993093E" w14:textId="77777777" w:rsidR="00463A75" w:rsidRPr="00F05EBC" w:rsidRDefault="00463A75" w:rsidP="00463A75">
            <w:pPr>
              <w:spacing w:after="0"/>
            </w:pPr>
            <w:r w:rsidRPr="00F05EBC">
              <w:t>[KR/SR/O]</w:t>
            </w:r>
          </w:p>
        </w:tc>
      </w:tr>
      <w:tr w:rsidR="00463A75" w:rsidRPr="00F05EBC" w14:paraId="23368E43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32811E62" w14:textId="77777777" w:rsidR="00463A75" w:rsidRPr="00F05EBC" w:rsidRDefault="00463A75" w:rsidP="00463A75">
            <w:pPr>
              <w:spacing w:after="0"/>
            </w:pPr>
            <w:r w:rsidRPr="00F05EBC">
              <w:t>[Organisation /Institute C]</w:t>
            </w:r>
          </w:p>
        </w:tc>
        <w:tc>
          <w:tcPr>
            <w:tcW w:w="3908" w:type="dxa"/>
            <w:gridSpan w:val="3"/>
            <w:shd w:val="clear" w:color="auto" w:fill="FFFFFF"/>
          </w:tcPr>
          <w:p w14:paraId="662EFCE7" w14:textId="41157321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33A91B5C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798B7268" w14:textId="77777777" w:rsidR="00463A75" w:rsidRPr="00F05EBC" w:rsidRDefault="00463A75" w:rsidP="00463A75">
            <w:pPr>
              <w:spacing w:after="0"/>
            </w:pPr>
            <w:r w:rsidRPr="00F05EBC">
              <w:t>[Name, Function]</w:t>
            </w:r>
          </w:p>
          <w:p w14:paraId="75B105C0" w14:textId="77777777" w:rsidR="00463A75" w:rsidRPr="00F05EBC" w:rsidRDefault="00463A75" w:rsidP="00463A75">
            <w:pPr>
              <w:spacing w:after="0"/>
            </w:pPr>
            <w:r w:rsidRPr="00F05EBC">
              <w:t>[KR/SR/O]</w:t>
            </w:r>
          </w:p>
        </w:tc>
      </w:tr>
      <w:tr w:rsidR="00463A75" w:rsidRPr="00F05EBC" w14:paraId="1192310B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7EFC6F63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3908" w:type="dxa"/>
            <w:gridSpan w:val="3"/>
            <w:shd w:val="clear" w:color="auto" w:fill="FFFFFF"/>
          </w:tcPr>
          <w:p w14:paraId="354A1B02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76FAE0E2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01EE467A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567"/>
        </w:trPr>
        <w:tc>
          <w:tcPr>
            <w:tcW w:w="2770" w:type="dxa"/>
            <w:gridSpan w:val="2"/>
            <w:shd w:val="clear" w:color="auto" w:fill="F2F2F2"/>
            <w:vAlign w:val="center"/>
          </w:tcPr>
          <w:p w14:paraId="30703F0D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Company Partner</w:t>
            </w:r>
          </w:p>
        </w:tc>
        <w:tc>
          <w:tcPr>
            <w:tcW w:w="3908" w:type="dxa"/>
            <w:gridSpan w:val="3"/>
            <w:shd w:val="clear" w:color="auto" w:fill="F2F2F2"/>
            <w:vAlign w:val="center"/>
          </w:tcPr>
          <w:p w14:paraId="5D2F9735" w14:textId="66617AF6" w:rsidR="00463A75" w:rsidRPr="00F05EBC" w:rsidRDefault="00463A75" w:rsidP="00951EE8">
            <w:pPr>
              <w:spacing w:after="0"/>
              <w:rPr>
                <w:lang w:val="en-GB"/>
              </w:rPr>
            </w:pPr>
            <w:r w:rsidRPr="00F05EBC">
              <w:rPr>
                <w:lang w:val="en-GB"/>
              </w:rPr>
              <w:t xml:space="preserve">Main Tasks in the project </w:t>
            </w:r>
          </w:p>
        </w:tc>
        <w:tc>
          <w:tcPr>
            <w:tcW w:w="2551" w:type="dxa"/>
            <w:gridSpan w:val="2"/>
            <w:shd w:val="clear" w:color="auto" w:fill="F2F2F2"/>
            <w:vAlign w:val="center"/>
          </w:tcPr>
          <w:p w14:paraId="05C8C305" w14:textId="77777777" w:rsidR="00463A75" w:rsidRPr="00F05EBC" w:rsidRDefault="00463A75" w:rsidP="00463A75">
            <w:pPr>
              <w:spacing w:after="0"/>
            </w:pPr>
            <w:r w:rsidRPr="00F05EBC">
              <w:t>Key Persons</w:t>
            </w:r>
          </w:p>
        </w:tc>
      </w:tr>
      <w:tr w:rsidR="00463A75" w:rsidRPr="00F05EBC" w14:paraId="32AC3DC4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2D125784" w14:textId="77777777" w:rsidR="00463A75" w:rsidRPr="00F05EBC" w:rsidRDefault="00463A75" w:rsidP="00463A75">
            <w:pPr>
              <w:spacing w:after="0"/>
            </w:pPr>
            <w:r w:rsidRPr="00F05EBC">
              <w:t>[Company X]</w:t>
            </w:r>
          </w:p>
        </w:tc>
        <w:tc>
          <w:tcPr>
            <w:tcW w:w="3908" w:type="dxa"/>
            <w:gridSpan w:val="3"/>
            <w:shd w:val="clear" w:color="auto" w:fill="FFFFFF"/>
          </w:tcPr>
          <w:p w14:paraId="217C63BB" w14:textId="7031BAC6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3C0AB368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019178A6" w14:textId="77777777" w:rsidR="00463A75" w:rsidRPr="00F05EBC" w:rsidRDefault="00463A75" w:rsidP="00463A75">
            <w:pPr>
              <w:spacing w:after="0"/>
            </w:pPr>
            <w:r w:rsidRPr="00F05EBC">
              <w:t>[Name, Function]</w:t>
            </w:r>
          </w:p>
          <w:p w14:paraId="44CE1FF1" w14:textId="77777777" w:rsidR="00463A75" w:rsidRPr="00F05EBC" w:rsidRDefault="00463A75" w:rsidP="00463A75">
            <w:pPr>
              <w:spacing w:after="0"/>
            </w:pPr>
            <w:r w:rsidRPr="00F05EBC">
              <w:t>[KR/SR/O]</w:t>
            </w:r>
          </w:p>
        </w:tc>
      </w:tr>
      <w:tr w:rsidR="00463A75" w:rsidRPr="00F05EBC" w14:paraId="1F3E10C8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14CA45A6" w14:textId="77777777" w:rsidR="00463A75" w:rsidRPr="00F05EBC" w:rsidRDefault="00463A75" w:rsidP="00463A75">
            <w:pPr>
              <w:spacing w:after="0"/>
            </w:pPr>
            <w:r w:rsidRPr="00F05EBC">
              <w:lastRenderedPageBreak/>
              <w:t>[Company Y]</w:t>
            </w:r>
          </w:p>
        </w:tc>
        <w:tc>
          <w:tcPr>
            <w:tcW w:w="3908" w:type="dxa"/>
            <w:gridSpan w:val="3"/>
            <w:shd w:val="clear" w:color="auto" w:fill="FFFFFF"/>
          </w:tcPr>
          <w:p w14:paraId="2EDEA2AF" w14:textId="77777777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4BD000F7" w14:textId="722F535B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05C1EDD5" w14:textId="77777777" w:rsidR="00463A75" w:rsidRPr="00F05EBC" w:rsidRDefault="00463A75" w:rsidP="00463A75">
            <w:pPr>
              <w:spacing w:after="0"/>
            </w:pPr>
            <w:r w:rsidRPr="00F05EBC">
              <w:t>[Name, Function]</w:t>
            </w:r>
          </w:p>
          <w:p w14:paraId="7BCDBFA5" w14:textId="77777777" w:rsidR="00463A75" w:rsidRPr="00F05EBC" w:rsidRDefault="00463A75" w:rsidP="00463A75">
            <w:pPr>
              <w:spacing w:after="0"/>
            </w:pPr>
            <w:r w:rsidRPr="00F05EBC">
              <w:t>[KR/SR/O]</w:t>
            </w:r>
          </w:p>
        </w:tc>
      </w:tr>
      <w:tr w:rsidR="00463A75" w:rsidRPr="00F05EBC" w14:paraId="29960897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shd w:val="clear" w:color="auto" w:fill="FFFFFF"/>
          </w:tcPr>
          <w:p w14:paraId="2B169B9A" w14:textId="77777777" w:rsidR="00463A75" w:rsidRPr="00F05EBC" w:rsidRDefault="00463A75" w:rsidP="00463A75">
            <w:pPr>
              <w:spacing w:after="0"/>
            </w:pPr>
            <w:r w:rsidRPr="00F05EBC">
              <w:t>[Company Z]</w:t>
            </w:r>
          </w:p>
        </w:tc>
        <w:tc>
          <w:tcPr>
            <w:tcW w:w="3908" w:type="dxa"/>
            <w:gridSpan w:val="3"/>
            <w:shd w:val="clear" w:color="auto" w:fill="FFFFFF"/>
          </w:tcPr>
          <w:p w14:paraId="7704D7A5" w14:textId="3F28CD41" w:rsidR="00463A75" w:rsidRPr="00F05EBC" w:rsidRDefault="00463A75" w:rsidP="00463A75">
            <w:pPr>
              <w:spacing w:after="0"/>
            </w:pPr>
            <w:r w:rsidRPr="00F05EBC">
              <w:t>&gt;Text&lt;</w:t>
            </w:r>
          </w:p>
          <w:p w14:paraId="0FD1CD6E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shd w:val="clear" w:color="auto" w:fill="FFFFFF"/>
          </w:tcPr>
          <w:p w14:paraId="7EC2AB6E" w14:textId="77777777" w:rsidR="00463A75" w:rsidRPr="00F05EBC" w:rsidRDefault="00463A75" w:rsidP="00463A75">
            <w:pPr>
              <w:spacing w:after="0"/>
            </w:pPr>
            <w:r w:rsidRPr="00F05EBC">
              <w:t>[Name, Function]</w:t>
            </w:r>
          </w:p>
          <w:p w14:paraId="0D379D31" w14:textId="77777777" w:rsidR="00463A75" w:rsidRPr="00F05EBC" w:rsidRDefault="00463A75" w:rsidP="00463A75">
            <w:pPr>
              <w:spacing w:after="0"/>
            </w:pPr>
            <w:r w:rsidRPr="00F05EBC">
              <w:t>[KR/SR/O]</w:t>
            </w:r>
          </w:p>
        </w:tc>
      </w:tr>
      <w:tr w:rsidR="00463A75" w:rsidRPr="00F05EBC" w14:paraId="40630FF8" w14:textId="77777777" w:rsidTr="00BA153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shd w:val="clear" w:color="auto" w:fill="F2F2F2"/>
        </w:tblPrEx>
        <w:trPr>
          <w:trHeight w:val="270"/>
        </w:trPr>
        <w:tc>
          <w:tcPr>
            <w:tcW w:w="277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BD44DA3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AB35CAE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F7396E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4B7EEB49" w14:textId="77777777" w:rsidTr="00BA153F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9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688339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Project Calculation per Partner</w:t>
            </w:r>
          </w:p>
        </w:tc>
      </w:tr>
      <w:tr w:rsidR="00463A75" w:rsidRPr="00F05EBC" w14:paraId="135E70ED" w14:textId="77777777" w:rsidTr="00BA153F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153798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Centre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02A785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Costs in €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8956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5D8AAB9B" w14:textId="77777777" w:rsidTr="001836B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64F05D" w14:textId="77777777" w:rsidR="00463A75" w:rsidRPr="00F05EBC" w:rsidRDefault="00463A75" w:rsidP="00463A75">
            <w:pPr>
              <w:spacing w:after="0"/>
              <w:jc w:val="right"/>
              <w:rPr>
                <w:b/>
              </w:rPr>
            </w:pPr>
            <w:r w:rsidRPr="00F05EBC">
              <w:rPr>
                <w:b/>
              </w:rPr>
              <w:t xml:space="preserve">Total Centre 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5D8A8" w14:textId="77777777" w:rsidR="00463A75" w:rsidRPr="00F05EBC" w:rsidRDefault="00463A75" w:rsidP="00463A75">
            <w:pPr>
              <w:spacing w:after="0"/>
              <w:rPr>
                <w:b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79B3" w14:textId="77777777" w:rsidR="00463A75" w:rsidRPr="00F05EBC" w:rsidRDefault="00463A75" w:rsidP="00463A75">
            <w:pPr>
              <w:spacing w:after="0"/>
              <w:rPr>
                <w:b/>
              </w:rPr>
            </w:pPr>
          </w:p>
        </w:tc>
      </w:tr>
      <w:tr w:rsidR="00463A75" w:rsidRPr="00F05EBC" w14:paraId="1E1024E9" w14:textId="77777777" w:rsidTr="00BA153F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E64282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Scientific Partner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924FF7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Costs in €</w:t>
            </w: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8F4B" w14:textId="77777777" w:rsidR="00463A75" w:rsidRPr="00F05EBC" w:rsidRDefault="00463A75" w:rsidP="00463A75">
            <w:pPr>
              <w:spacing w:after="0"/>
              <w:rPr>
                <w:b/>
              </w:rPr>
            </w:pPr>
          </w:p>
        </w:tc>
      </w:tr>
      <w:tr w:rsidR="00463A75" w:rsidRPr="00F05EBC" w14:paraId="4574E309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D170" w14:textId="77777777" w:rsidR="00463A75" w:rsidRPr="00F05EBC" w:rsidRDefault="00463A75" w:rsidP="00463A75">
            <w:pPr>
              <w:spacing w:after="0"/>
            </w:pPr>
            <w:r w:rsidRPr="00F05EBC">
              <w:t>Partner A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3AADF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3083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6DE38C2C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BB1E" w14:textId="77777777" w:rsidR="00463A75" w:rsidRPr="00F05EBC" w:rsidRDefault="00463A75" w:rsidP="00463A75">
            <w:pPr>
              <w:spacing w:after="0"/>
            </w:pPr>
            <w:r w:rsidRPr="00F05EBC">
              <w:t>Partner B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5487D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AE0A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225DEF08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56C52" w14:textId="77777777" w:rsidR="00463A75" w:rsidRPr="00F05EBC" w:rsidRDefault="00463A75" w:rsidP="00463A75">
            <w:pPr>
              <w:spacing w:after="0"/>
            </w:pPr>
            <w:r w:rsidRPr="00F05EBC">
              <w:t>Partner C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954D7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87C9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597918BA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7C48D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C0301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1687" w14:textId="77777777" w:rsidR="00463A75" w:rsidRPr="00F05EBC" w:rsidRDefault="00463A75" w:rsidP="00463A75">
            <w:pPr>
              <w:spacing w:after="0"/>
            </w:pPr>
          </w:p>
        </w:tc>
      </w:tr>
      <w:tr w:rsidR="00463A75" w:rsidRPr="00F05EBC" w14:paraId="650745FC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B66FB0" w14:textId="77777777" w:rsidR="00463A75" w:rsidRPr="00F05EBC" w:rsidRDefault="00463A75" w:rsidP="00463A75">
            <w:pPr>
              <w:spacing w:after="0"/>
              <w:jc w:val="right"/>
              <w:rPr>
                <w:b/>
              </w:rPr>
            </w:pPr>
            <w:r w:rsidRPr="00F05EBC">
              <w:rPr>
                <w:b/>
              </w:rPr>
              <w:t xml:space="preserve">Total SP 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E77DCB" w14:textId="77777777" w:rsidR="00463A75" w:rsidRPr="00F05EBC" w:rsidRDefault="00463A75" w:rsidP="00463A75">
            <w:pPr>
              <w:spacing w:after="0"/>
              <w:rPr>
                <w:b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99D4" w14:textId="77777777" w:rsidR="00463A75" w:rsidRPr="00F05EBC" w:rsidRDefault="00463A75" w:rsidP="00463A75">
            <w:pPr>
              <w:spacing w:after="0"/>
              <w:rPr>
                <w:b/>
              </w:rPr>
            </w:pPr>
          </w:p>
        </w:tc>
      </w:tr>
      <w:tr w:rsidR="00463A75" w:rsidRPr="00F05EBC" w14:paraId="320DAE03" w14:textId="77777777" w:rsidTr="00BA153F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14CAEF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Company Partner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BA0C5D" w14:textId="77777777" w:rsidR="00463A75" w:rsidRPr="00F05EBC" w:rsidRDefault="00463A75" w:rsidP="00463A75">
            <w:pPr>
              <w:spacing w:after="0"/>
              <w:rPr>
                <w:b/>
                <w:lang w:val="en-GB"/>
              </w:rPr>
            </w:pPr>
            <w:r w:rsidRPr="00F05EBC">
              <w:rPr>
                <w:b/>
                <w:lang w:val="en-GB"/>
              </w:rPr>
              <w:t>Costs in €</w:t>
            </w:r>
          </w:p>
          <w:p w14:paraId="0F7927F3" w14:textId="77777777" w:rsidR="00463A75" w:rsidRPr="00F05EBC" w:rsidRDefault="00463A75" w:rsidP="00463A75">
            <w:pPr>
              <w:spacing w:after="0"/>
              <w:rPr>
                <w:b/>
                <w:lang w:val="en-GB"/>
              </w:rPr>
            </w:pPr>
            <w:r w:rsidRPr="00F05EBC">
              <w:rPr>
                <w:b/>
                <w:lang w:val="en-GB"/>
              </w:rPr>
              <w:t>= in-kind contribution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FE58CA" w14:textId="77777777" w:rsidR="00463A75" w:rsidRPr="00F05EBC" w:rsidRDefault="00463A75" w:rsidP="00463A75">
            <w:pPr>
              <w:spacing w:after="0"/>
              <w:rPr>
                <w:b/>
                <w:lang w:val="en-GB"/>
              </w:rPr>
            </w:pPr>
          </w:p>
          <w:p w14:paraId="79A10A1B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>cash contributions in €</w:t>
            </w:r>
          </w:p>
        </w:tc>
      </w:tr>
      <w:tr w:rsidR="00463A75" w:rsidRPr="00F05EBC" w14:paraId="0BAEE45A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97AD6" w14:textId="77777777" w:rsidR="00463A75" w:rsidRPr="00F05EBC" w:rsidRDefault="00463A75" w:rsidP="00463A75">
            <w:pPr>
              <w:spacing w:after="0"/>
            </w:pPr>
            <w:r w:rsidRPr="00F05EBC">
              <w:t>Partner X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A441A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3638C" w14:textId="77777777" w:rsidR="00463A75" w:rsidRPr="00F05EBC" w:rsidRDefault="00463A75" w:rsidP="00463A75">
            <w:pPr>
              <w:spacing w:after="0"/>
              <w:jc w:val="right"/>
            </w:pPr>
          </w:p>
        </w:tc>
      </w:tr>
      <w:tr w:rsidR="00463A75" w:rsidRPr="00F05EBC" w14:paraId="1A92693D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B1926" w14:textId="77777777" w:rsidR="00463A75" w:rsidRPr="00F05EBC" w:rsidRDefault="00463A75" w:rsidP="00463A75">
            <w:pPr>
              <w:spacing w:after="0"/>
            </w:pPr>
            <w:r w:rsidRPr="00F05EBC">
              <w:t>Partner Y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0B972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720CF" w14:textId="77777777" w:rsidR="00463A75" w:rsidRPr="00F05EBC" w:rsidRDefault="00463A75" w:rsidP="00463A75">
            <w:pPr>
              <w:spacing w:after="0"/>
              <w:jc w:val="right"/>
            </w:pPr>
          </w:p>
        </w:tc>
      </w:tr>
      <w:tr w:rsidR="00463A75" w:rsidRPr="00F05EBC" w14:paraId="107BFB4E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F9EF" w14:textId="77777777" w:rsidR="00463A75" w:rsidRPr="00F05EBC" w:rsidRDefault="00463A75" w:rsidP="00463A75">
            <w:pPr>
              <w:spacing w:after="0"/>
            </w:pPr>
            <w:r w:rsidRPr="00F05EBC">
              <w:t>Partner Z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04F8A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85BF1" w14:textId="77777777" w:rsidR="00463A75" w:rsidRPr="00F05EBC" w:rsidRDefault="00463A75" w:rsidP="00463A75">
            <w:pPr>
              <w:spacing w:after="0"/>
              <w:jc w:val="right"/>
            </w:pPr>
          </w:p>
        </w:tc>
      </w:tr>
      <w:tr w:rsidR="00463A75" w:rsidRPr="00F05EBC" w14:paraId="05AE1F9A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48F23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42D92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51D9F" w14:textId="77777777" w:rsidR="00463A75" w:rsidRPr="00F05EBC" w:rsidRDefault="00463A75" w:rsidP="00463A75">
            <w:pPr>
              <w:spacing w:after="0"/>
              <w:jc w:val="right"/>
            </w:pPr>
          </w:p>
        </w:tc>
      </w:tr>
      <w:tr w:rsidR="00463A75" w:rsidRPr="00F05EBC" w14:paraId="78E49224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F0B53" w14:textId="77777777" w:rsidR="00463A75" w:rsidRPr="00F05EBC" w:rsidRDefault="00463A75" w:rsidP="00463A75">
            <w:pPr>
              <w:spacing w:after="0"/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2215A" w14:textId="77777777" w:rsidR="00463A75" w:rsidRPr="00F05EBC" w:rsidRDefault="00463A75" w:rsidP="00463A75">
            <w:pPr>
              <w:spacing w:after="0"/>
              <w:jc w:val="right"/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66E5C" w14:textId="77777777" w:rsidR="00463A75" w:rsidRPr="00F05EBC" w:rsidRDefault="00463A75" w:rsidP="00463A75">
            <w:pPr>
              <w:spacing w:after="0"/>
              <w:jc w:val="right"/>
            </w:pPr>
          </w:p>
        </w:tc>
      </w:tr>
      <w:tr w:rsidR="00463A75" w:rsidRPr="00F05EBC" w14:paraId="5718C11A" w14:textId="77777777" w:rsidTr="00BA153F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C75D4B" w14:textId="77777777" w:rsidR="00463A75" w:rsidRPr="00F05EBC" w:rsidRDefault="00463A75" w:rsidP="00463A75">
            <w:pPr>
              <w:spacing w:after="0"/>
              <w:jc w:val="right"/>
              <w:rPr>
                <w:b/>
              </w:rPr>
            </w:pPr>
            <w:r w:rsidRPr="00F05EBC">
              <w:rPr>
                <w:b/>
              </w:rPr>
              <w:t>Total CP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2530DF1" w14:textId="77777777" w:rsidR="00463A75" w:rsidRPr="00F05EBC" w:rsidRDefault="00463A75" w:rsidP="00463A75">
            <w:pPr>
              <w:spacing w:after="0"/>
              <w:jc w:val="right"/>
              <w:rPr>
                <w:b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74AAE98" w14:textId="77777777" w:rsidR="00463A75" w:rsidRPr="00F05EBC" w:rsidRDefault="00463A75" w:rsidP="00463A75">
            <w:pPr>
              <w:spacing w:after="0"/>
              <w:jc w:val="right"/>
              <w:rPr>
                <w:b/>
              </w:rPr>
            </w:pPr>
          </w:p>
        </w:tc>
      </w:tr>
      <w:tr w:rsidR="00463A75" w:rsidRPr="00F05EBC" w14:paraId="756C6BD3" w14:textId="77777777" w:rsidTr="00BA153F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B4F203" w14:textId="77777777" w:rsidR="00463A75" w:rsidRPr="00F05EBC" w:rsidRDefault="00463A75" w:rsidP="00463A75">
            <w:pPr>
              <w:spacing w:after="0"/>
              <w:rPr>
                <w:b/>
              </w:rPr>
            </w:pPr>
            <w:r w:rsidRPr="00F05EBC">
              <w:rPr>
                <w:b/>
              </w:rPr>
              <w:t xml:space="preserve">Total Project Costs 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548B1" w14:textId="77777777" w:rsidR="00463A75" w:rsidRPr="00F05EBC" w:rsidRDefault="00463A75" w:rsidP="00463A75">
            <w:pPr>
              <w:spacing w:after="0"/>
              <w:jc w:val="right"/>
              <w:rPr>
                <w:b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20B25B7C" w14:textId="77777777" w:rsidR="00463A75" w:rsidRPr="00F05EBC" w:rsidRDefault="00463A75" w:rsidP="00463A75">
            <w:pPr>
              <w:spacing w:after="0"/>
            </w:pPr>
          </w:p>
        </w:tc>
      </w:tr>
    </w:tbl>
    <w:p w14:paraId="46646DD6" w14:textId="77777777" w:rsidR="006F6622" w:rsidRPr="006F6622" w:rsidRDefault="006F6622" w:rsidP="00F05EBC"/>
    <w:bookmarkEnd w:id="2"/>
    <w:bookmarkEnd w:id="3"/>
    <w:sectPr w:rsidR="006F6622" w:rsidRPr="006F6622" w:rsidSect="00D34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CEA181" w16cid:durableId="231329B3"/>
  <w16cid:commentId w16cid:paraId="2D17DA08" w16cid:durableId="231329B4"/>
  <w16cid:commentId w16cid:paraId="0BB83C33" w16cid:durableId="231329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551AA6" w:rsidRPr="008A7357" w:rsidRDefault="00551AA6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 w:rsidRPr="008A7357">
          <w:rPr>
            <w:rStyle w:val="Seitenzahl"/>
          </w:rPr>
          <w:fldChar w:fldCharType="begin"/>
        </w:r>
        <w:r w:rsidRPr="008A7357">
          <w:rPr>
            <w:rStyle w:val="Seitenzahl"/>
          </w:rPr>
          <w:instrText xml:space="preserve"> PAGE </w:instrText>
        </w:r>
        <w:r w:rsidRPr="008A7357">
          <w:rPr>
            <w:rStyle w:val="Seitenzahl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uzeile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D956" w14:textId="23AFBE79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1836BF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597743">
      <w:t>3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EF60" w14:textId="77777777" w:rsidR="00551AA6" w:rsidRPr="00787822" w:rsidRDefault="00551AA6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AACD" w14:textId="77777777" w:rsidR="00CC1493" w:rsidRDefault="00CC149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48DB7" w14:textId="0173BDF2" w:rsidR="00551AA6" w:rsidRPr="00F04AD9" w:rsidRDefault="00CC1493" w:rsidP="00D03FF3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209905EC" wp14:editId="2984F77E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 CENTRE</w:t>
    </w:r>
    <w:r w:rsidR="001836BF">
      <w:rPr>
        <w:b/>
        <w:bCs/>
        <w:color w:val="E3032E"/>
        <w:sz w:val="48"/>
        <w:szCs w:val="48"/>
        <w:lang w:val="en-GB"/>
      </w:rPr>
      <w:t>S</w:t>
    </w:r>
    <w:r w:rsidR="00551AA6" w:rsidRPr="00F04AD9">
      <w:rPr>
        <w:b/>
        <w:bCs/>
        <w:color w:val="E3032E"/>
        <w:sz w:val="48"/>
        <w:szCs w:val="48"/>
        <w:lang w:val="en-GB"/>
      </w:rPr>
      <w:t xml:space="preserve"> </w:t>
    </w:r>
  </w:p>
  <w:p w14:paraId="026D7057" w14:textId="1B655BE3" w:rsidR="00551AA6" w:rsidRPr="008A7357" w:rsidRDefault="00551AA6" w:rsidP="0090325F">
    <w:pPr>
      <w:rPr>
        <w:lang w:val="en-GB"/>
      </w:rPr>
    </w:pPr>
    <w:r w:rsidRPr="00FB7958">
      <w:rPr>
        <w:lang w:val="en-GB"/>
      </w:rPr>
      <w:t xml:space="preserve">COMPETENCE </w:t>
    </w:r>
    <w:r>
      <w:rPr>
        <w:lang w:val="en-GB"/>
      </w:rPr>
      <w:t>CENTERS</w:t>
    </w:r>
    <w:r w:rsidRPr="00FB7958">
      <w:rPr>
        <w:lang w:val="en-GB"/>
      </w:rPr>
      <w:t xml:space="preserve"> FOR EXCELLENT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BBB5" w14:textId="77777777" w:rsidR="00551AA6" w:rsidRDefault="00551AA6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3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38C5"/>
    <w:rsid w:val="00087AD0"/>
    <w:rsid w:val="00092F0F"/>
    <w:rsid w:val="0009495D"/>
    <w:rsid w:val="00095369"/>
    <w:rsid w:val="000967FB"/>
    <w:rsid w:val="00096848"/>
    <w:rsid w:val="000A143D"/>
    <w:rsid w:val="000B1224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836BF"/>
    <w:rsid w:val="001A3753"/>
    <w:rsid w:val="001A3E5C"/>
    <w:rsid w:val="001C0463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3711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63A75"/>
    <w:rsid w:val="00484FDF"/>
    <w:rsid w:val="00492FDF"/>
    <w:rsid w:val="004935DC"/>
    <w:rsid w:val="004A400D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97743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043"/>
    <w:rsid w:val="006C2DA3"/>
    <w:rsid w:val="006C35F1"/>
    <w:rsid w:val="006C4A4B"/>
    <w:rsid w:val="006D2E69"/>
    <w:rsid w:val="006D315F"/>
    <w:rsid w:val="006E21C7"/>
    <w:rsid w:val="006E30C8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95D44"/>
    <w:rsid w:val="008A1EF8"/>
    <w:rsid w:val="008A4B50"/>
    <w:rsid w:val="008A7357"/>
    <w:rsid w:val="008B2F44"/>
    <w:rsid w:val="008B45E5"/>
    <w:rsid w:val="008C0E6E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51EE8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7C"/>
    <w:rsid w:val="00AB6D8D"/>
    <w:rsid w:val="00AC357D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53608"/>
    <w:rsid w:val="00B564E2"/>
    <w:rsid w:val="00B614EB"/>
    <w:rsid w:val="00B67469"/>
    <w:rsid w:val="00B679D1"/>
    <w:rsid w:val="00B71443"/>
    <w:rsid w:val="00B727AF"/>
    <w:rsid w:val="00B773B8"/>
    <w:rsid w:val="00B87C3D"/>
    <w:rsid w:val="00B963C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0650F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493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4C74"/>
    <w:rsid w:val="00DC5438"/>
    <w:rsid w:val="00DC701C"/>
    <w:rsid w:val="00DD1149"/>
    <w:rsid w:val="00DD285D"/>
    <w:rsid w:val="00DD7CA5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B7B25"/>
    <w:rsid w:val="00EC4550"/>
    <w:rsid w:val="00ED1014"/>
    <w:rsid w:val="00ED24AD"/>
    <w:rsid w:val="00EE1E65"/>
    <w:rsid w:val="00EE4A85"/>
    <w:rsid w:val="00EE5D35"/>
    <w:rsid w:val="00F03367"/>
    <w:rsid w:val="00F04AD9"/>
    <w:rsid w:val="00F05EBC"/>
    <w:rsid w:val="00F063DF"/>
    <w:rsid w:val="00F10D61"/>
    <w:rsid w:val="00F15D0D"/>
    <w:rsid w:val="00F30BD7"/>
    <w:rsid w:val="00F33374"/>
    <w:rsid w:val="00F33C1A"/>
    <w:rsid w:val="00F46D83"/>
    <w:rsid w:val="00F523A6"/>
    <w:rsid w:val="00F54074"/>
    <w:rsid w:val="00F63169"/>
    <w:rsid w:val="00F63D13"/>
    <w:rsid w:val="00F65C89"/>
    <w:rsid w:val="00F71E50"/>
    <w:rsid w:val="00F73CCF"/>
    <w:rsid w:val="00F8670F"/>
    <w:rsid w:val="00F8730D"/>
    <w:rsid w:val="00F91441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D0C64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F04AD9"/>
    <w:rPr>
      <w:color w:val="E3032E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8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ommentarzeichen">
    <w:name w:val="annotation reference"/>
    <w:uiPriority w:val="99"/>
    <w:semiHidden/>
    <w:rsid w:val="009909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Standard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KeineListe"/>
    <w:uiPriority w:val="99"/>
    <w:rsid w:val="00C40B1E"/>
    <w:pPr>
      <w:numPr>
        <w:numId w:val="1"/>
      </w:numPr>
    </w:pPr>
  </w:style>
  <w:style w:type="table" w:styleId="Listentabelle3">
    <w:name w:val="List Table 3"/>
    <w:basedOn w:val="NormaleTabelle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8045EC0F-0881-430B-975D-15D5D8ADA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3</Pages>
  <Words>331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Annex2 K1C6</vt:lpstr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Annex2 K1C6</dc:title>
  <dc:subject/>
  <dc:creator>FFG</dc:creator>
  <cp:keywords/>
  <dc:description/>
  <cp:lastModifiedBy>Ingrid Fleischhacker</cp:lastModifiedBy>
  <cp:revision>22</cp:revision>
  <cp:lastPrinted>2019-07-26T08:22:00Z</cp:lastPrinted>
  <dcterms:created xsi:type="dcterms:W3CDTF">2021-05-26T11:27:00Z</dcterms:created>
  <dcterms:modified xsi:type="dcterms:W3CDTF">2025-07-29T11:52:00Z</dcterms:modified>
</cp:coreProperties>
</file>