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7F680" w14:textId="310B7035" w:rsidR="006F6622" w:rsidRPr="00225C9B" w:rsidRDefault="006F6622" w:rsidP="00660214">
      <w:pPr>
        <w:pStyle w:val="berschrift1"/>
        <w:numPr>
          <w:ilvl w:val="0"/>
          <w:numId w:val="0"/>
        </w:numPr>
        <w:tabs>
          <w:tab w:val="left" w:pos="7200"/>
        </w:tabs>
        <w:spacing w:before="880"/>
      </w:pPr>
      <w:bookmarkStart w:id="0" w:name="_Toc480883828"/>
      <w:bookmarkStart w:id="1" w:name="_Toc5793134"/>
      <w:bookmarkStart w:id="2" w:name="_Toc522713660"/>
      <w:bookmarkStart w:id="3" w:name="_Toc171846246"/>
      <w:r w:rsidRPr="00225C9B">
        <w:t xml:space="preserve">ANNEX </w:t>
      </w:r>
      <w:bookmarkEnd w:id="0"/>
      <w:bookmarkEnd w:id="1"/>
      <w:r w:rsidR="00225C9B" w:rsidRPr="00225C9B">
        <w:t>4</w:t>
      </w:r>
      <w:r w:rsidR="00B473E4" w:rsidRPr="00225C9B">
        <w:t xml:space="preserve">: </w:t>
      </w:r>
      <w:r w:rsidR="009420A2" w:rsidRPr="00225C9B">
        <w:t>Descriptions of partners</w:t>
      </w:r>
      <w:r w:rsidR="00660214">
        <w:tab/>
      </w:r>
    </w:p>
    <w:p w14:paraId="7BD5AB6F" w14:textId="5E64F031" w:rsidR="00F05EBC" w:rsidRPr="00F05EBC" w:rsidRDefault="009420A2" w:rsidP="00F05EBC">
      <w:pPr>
        <w:rPr>
          <w:color w:val="306895"/>
        </w:rPr>
      </w:pPr>
      <w:r w:rsidRPr="009420A2">
        <w:rPr>
          <w:color w:val="306895"/>
        </w:rPr>
        <w:t xml:space="preserve">Bitte füllen Sie die folgenden Punkte für alle Partner in alphabetischer Reihenfolge aus. Die Partnerbeschreibungen sind kurz zu halten und auf das Wesentliche zu beschränken. </w:t>
      </w:r>
    </w:p>
    <w:p w14:paraId="7FCAB241" w14:textId="77777777" w:rsidR="009420A2" w:rsidRPr="009420A2" w:rsidRDefault="009420A2" w:rsidP="009420A2">
      <w:pPr>
        <w:pStyle w:val="berschrift2"/>
        <w:numPr>
          <w:ilvl w:val="0"/>
          <w:numId w:val="0"/>
        </w:numPr>
      </w:pPr>
      <w:r w:rsidRPr="009420A2">
        <w:t>Scientific Partners</w:t>
      </w:r>
      <w:bookmarkStart w:id="4" w:name="_GoBack"/>
      <w:bookmarkEnd w:id="4"/>
    </w:p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9420A2" w:rsidRPr="009420A2" w14:paraId="002E4896" w14:textId="77777777" w:rsidTr="009420A2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BB93280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>Name</w:t>
            </w:r>
          </w:p>
        </w:tc>
        <w:tc>
          <w:tcPr>
            <w:tcW w:w="7021" w:type="dxa"/>
          </w:tcPr>
          <w:p w14:paraId="2AD31DE3" w14:textId="77777777" w:rsidR="009420A2" w:rsidRPr="009420A2" w:rsidRDefault="009420A2" w:rsidP="009420A2">
            <w:pPr>
              <w:spacing w:after="0"/>
              <w:rPr>
                <w:b/>
              </w:rPr>
            </w:pPr>
          </w:p>
        </w:tc>
      </w:tr>
      <w:tr w:rsidR="009420A2" w:rsidRPr="009420A2" w14:paraId="1CDBCB5E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0AA36209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>Website</w:t>
            </w:r>
          </w:p>
        </w:tc>
        <w:tc>
          <w:tcPr>
            <w:tcW w:w="7021" w:type="dxa"/>
          </w:tcPr>
          <w:p w14:paraId="38F4A7F2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0AE29848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715A53F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 xml:space="preserve">Short </w:t>
            </w:r>
            <w:proofErr w:type="spellStart"/>
            <w:r w:rsidRPr="009420A2">
              <w:rPr>
                <w:b/>
              </w:rPr>
              <w:t>description</w:t>
            </w:r>
            <w:proofErr w:type="spellEnd"/>
            <w:r w:rsidRPr="009420A2">
              <w:rPr>
                <w:b/>
              </w:rPr>
              <w:t xml:space="preserve"> </w:t>
            </w:r>
          </w:p>
        </w:tc>
        <w:tc>
          <w:tcPr>
            <w:tcW w:w="7021" w:type="dxa"/>
          </w:tcPr>
          <w:p w14:paraId="54714265" w14:textId="77777777" w:rsidR="009420A2" w:rsidRPr="009420A2" w:rsidRDefault="009420A2" w:rsidP="009420A2">
            <w:pPr>
              <w:spacing w:after="0"/>
            </w:pPr>
          </w:p>
          <w:p w14:paraId="180CF4BC" w14:textId="77777777" w:rsidR="009420A2" w:rsidRPr="009420A2" w:rsidRDefault="009420A2" w:rsidP="009420A2">
            <w:pPr>
              <w:spacing w:after="0"/>
            </w:pPr>
            <w:r w:rsidRPr="009420A2">
              <w:t>&gt;Text&lt;</w:t>
            </w:r>
          </w:p>
          <w:p w14:paraId="4415942F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559C287B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1F8C764" w14:textId="77777777" w:rsidR="009420A2" w:rsidRPr="009420A2" w:rsidRDefault="009420A2" w:rsidP="009420A2">
            <w:pPr>
              <w:spacing w:after="0"/>
              <w:rPr>
                <w:b/>
              </w:rPr>
            </w:pPr>
            <w:proofErr w:type="spellStart"/>
            <w:r w:rsidRPr="009420A2">
              <w:rPr>
                <w:b/>
              </w:rPr>
              <w:t>Role</w:t>
            </w:r>
            <w:proofErr w:type="spellEnd"/>
            <w:r w:rsidRPr="009420A2">
              <w:rPr>
                <w:b/>
              </w:rPr>
              <w:t xml:space="preserve"> in </w:t>
            </w:r>
            <w:proofErr w:type="spellStart"/>
            <w:r w:rsidRPr="009420A2">
              <w:rPr>
                <w:b/>
              </w:rPr>
              <w:t>the</w:t>
            </w:r>
            <w:proofErr w:type="spellEnd"/>
            <w:r w:rsidRPr="009420A2">
              <w:rPr>
                <w:b/>
              </w:rPr>
              <w:t xml:space="preserve"> </w:t>
            </w:r>
            <w:proofErr w:type="spellStart"/>
            <w:r w:rsidRPr="009420A2">
              <w:rPr>
                <w:b/>
              </w:rPr>
              <w:t>Centre</w:t>
            </w:r>
            <w:proofErr w:type="spellEnd"/>
          </w:p>
        </w:tc>
        <w:tc>
          <w:tcPr>
            <w:tcW w:w="7021" w:type="dxa"/>
          </w:tcPr>
          <w:p w14:paraId="30061AE0" w14:textId="77777777" w:rsidR="009420A2" w:rsidRPr="009420A2" w:rsidRDefault="009420A2" w:rsidP="009420A2">
            <w:pPr>
              <w:spacing w:after="0"/>
            </w:pPr>
          </w:p>
          <w:p w14:paraId="7541CB27" w14:textId="77777777" w:rsidR="009420A2" w:rsidRPr="009420A2" w:rsidRDefault="009420A2" w:rsidP="009420A2">
            <w:pPr>
              <w:spacing w:after="0"/>
            </w:pPr>
            <w:r w:rsidRPr="009420A2">
              <w:t>&gt;Text&lt;</w:t>
            </w:r>
          </w:p>
          <w:p w14:paraId="781B97D1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5B637B98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62C9E4C0" w14:textId="77777777" w:rsidR="009420A2" w:rsidRPr="009420A2" w:rsidRDefault="009420A2" w:rsidP="009420A2">
            <w:pPr>
              <w:spacing w:after="0"/>
              <w:rPr>
                <w:b/>
              </w:rPr>
            </w:pPr>
            <w:proofErr w:type="spellStart"/>
            <w:r w:rsidRPr="009420A2">
              <w:rPr>
                <w:b/>
              </w:rPr>
              <w:t>Expected</w:t>
            </w:r>
            <w:proofErr w:type="spellEnd"/>
            <w:r w:rsidRPr="009420A2">
              <w:rPr>
                <w:b/>
              </w:rPr>
              <w:t xml:space="preserve"> </w:t>
            </w:r>
            <w:proofErr w:type="spellStart"/>
            <w:r w:rsidRPr="009420A2">
              <w:rPr>
                <w:b/>
              </w:rPr>
              <w:t>benefit</w:t>
            </w:r>
            <w:proofErr w:type="spellEnd"/>
            <w:r w:rsidRPr="009420A2">
              <w:rPr>
                <w:b/>
              </w:rPr>
              <w:t xml:space="preserve"> </w:t>
            </w:r>
          </w:p>
        </w:tc>
        <w:tc>
          <w:tcPr>
            <w:tcW w:w="7021" w:type="dxa"/>
          </w:tcPr>
          <w:p w14:paraId="7659936E" w14:textId="77777777" w:rsidR="009420A2" w:rsidRPr="009420A2" w:rsidRDefault="009420A2" w:rsidP="009420A2">
            <w:pPr>
              <w:spacing w:after="0"/>
            </w:pPr>
          </w:p>
          <w:p w14:paraId="6579E290" w14:textId="77777777" w:rsidR="009420A2" w:rsidRPr="009420A2" w:rsidRDefault="009420A2" w:rsidP="009420A2">
            <w:pPr>
              <w:spacing w:after="0"/>
            </w:pPr>
            <w:r w:rsidRPr="009420A2">
              <w:t>&gt;Text&lt;</w:t>
            </w:r>
          </w:p>
          <w:p w14:paraId="0FF5950B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2600DB02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28963B1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 xml:space="preserve">Key </w:t>
            </w:r>
            <w:proofErr w:type="spellStart"/>
            <w:r w:rsidRPr="009420A2">
              <w:rPr>
                <w:b/>
              </w:rPr>
              <w:t>persons</w:t>
            </w:r>
            <w:proofErr w:type="spellEnd"/>
          </w:p>
        </w:tc>
        <w:tc>
          <w:tcPr>
            <w:tcW w:w="7021" w:type="dxa"/>
          </w:tcPr>
          <w:p w14:paraId="3BC23F3D" w14:textId="77777777" w:rsidR="009420A2" w:rsidRPr="009420A2" w:rsidRDefault="009420A2" w:rsidP="009420A2">
            <w:pPr>
              <w:spacing w:after="0"/>
            </w:pPr>
            <w:r w:rsidRPr="009420A2">
              <w:t>[Name, Title, Position]</w:t>
            </w:r>
          </w:p>
        </w:tc>
      </w:tr>
    </w:tbl>
    <w:p w14:paraId="049A8062" w14:textId="77777777" w:rsidR="009420A2" w:rsidRPr="009420A2" w:rsidRDefault="009420A2" w:rsidP="009420A2"/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225C9B" w:rsidRPr="009420A2" w14:paraId="3E1610CA" w14:textId="77777777" w:rsidTr="007818A5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A1C900B" w14:textId="77777777" w:rsidR="00225C9B" w:rsidRPr="009420A2" w:rsidRDefault="00225C9B" w:rsidP="007818A5">
            <w:pPr>
              <w:spacing w:after="0"/>
              <w:rPr>
                <w:b/>
              </w:rPr>
            </w:pPr>
            <w:r w:rsidRPr="009420A2">
              <w:rPr>
                <w:b/>
              </w:rPr>
              <w:t>Name</w:t>
            </w:r>
          </w:p>
        </w:tc>
        <w:tc>
          <w:tcPr>
            <w:tcW w:w="7021" w:type="dxa"/>
          </w:tcPr>
          <w:p w14:paraId="74CED6DF" w14:textId="77777777" w:rsidR="00225C9B" w:rsidRPr="009420A2" w:rsidRDefault="00225C9B" w:rsidP="007818A5">
            <w:pPr>
              <w:spacing w:after="0"/>
              <w:rPr>
                <w:b/>
              </w:rPr>
            </w:pPr>
          </w:p>
        </w:tc>
      </w:tr>
      <w:tr w:rsidR="00225C9B" w:rsidRPr="009420A2" w14:paraId="243C4977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6F8EDEE3" w14:textId="77777777" w:rsidR="00225C9B" w:rsidRPr="009420A2" w:rsidRDefault="00225C9B" w:rsidP="007818A5">
            <w:pPr>
              <w:spacing w:after="0"/>
              <w:rPr>
                <w:b/>
              </w:rPr>
            </w:pPr>
            <w:r w:rsidRPr="009420A2">
              <w:rPr>
                <w:b/>
              </w:rPr>
              <w:t>Website</w:t>
            </w:r>
          </w:p>
        </w:tc>
        <w:tc>
          <w:tcPr>
            <w:tcW w:w="7021" w:type="dxa"/>
          </w:tcPr>
          <w:p w14:paraId="57098B92" w14:textId="77777777" w:rsidR="00225C9B" w:rsidRPr="009420A2" w:rsidRDefault="00225C9B" w:rsidP="007818A5">
            <w:pPr>
              <w:spacing w:after="0"/>
            </w:pPr>
          </w:p>
        </w:tc>
      </w:tr>
      <w:tr w:rsidR="00225C9B" w:rsidRPr="009420A2" w14:paraId="6EA322D8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7DB2383" w14:textId="77777777" w:rsidR="00225C9B" w:rsidRPr="009420A2" w:rsidRDefault="00225C9B" w:rsidP="007818A5">
            <w:pPr>
              <w:spacing w:after="0"/>
              <w:rPr>
                <w:b/>
              </w:rPr>
            </w:pPr>
            <w:r w:rsidRPr="009420A2">
              <w:rPr>
                <w:b/>
              </w:rPr>
              <w:t xml:space="preserve">Short </w:t>
            </w:r>
            <w:proofErr w:type="spellStart"/>
            <w:r w:rsidRPr="009420A2">
              <w:rPr>
                <w:b/>
              </w:rPr>
              <w:t>description</w:t>
            </w:r>
            <w:proofErr w:type="spellEnd"/>
            <w:r w:rsidRPr="009420A2">
              <w:rPr>
                <w:b/>
              </w:rPr>
              <w:t xml:space="preserve"> </w:t>
            </w:r>
          </w:p>
        </w:tc>
        <w:tc>
          <w:tcPr>
            <w:tcW w:w="7021" w:type="dxa"/>
          </w:tcPr>
          <w:p w14:paraId="6CEE24CA" w14:textId="77777777" w:rsidR="00225C9B" w:rsidRPr="009420A2" w:rsidRDefault="00225C9B" w:rsidP="007818A5">
            <w:pPr>
              <w:spacing w:after="0"/>
            </w:pPr>
          </w:p>
          <w:p w14:paraId="07064F2D" w14:textId="77777777" w:rsidR="00225C9B" w:rsidRPr="009420A2" w:rsidRDefault="00225C9B" w:rsidP="007818A5">
            <w:pPr>
              <w:spacing w:after="0"/>
            </w:pPr>
            <w:r w:rsidRPr="009420A2">
              <w:t>&gt;Text&lt;</w:t>
            </w:r>
          </w:p>
          <w:p w14:paraId="18181325" w14:textId="77777777" w:rsidR="00225C9B" w:rsidRPr="009420A2" w:rsidRDefault="00225C9B" w:rsidP="007818A5">
            <w:pPr>
              <w:spacing w:after="0"/>
            </w:pPr>
          </w:p>
        </w:tc>
      </w:tr>
      <w:tr w:rsidR="00225C9B" w:rsidRPr="009420A2" w14:paraId="75E43C99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037C9F59" w14:textId="77777777" w:rsidR="00225C9B" w:rsidRPr="009420A2" w:rsidRDefault="00225C9B" w:rsidP="007818A5">
            <w:pPr>
              <w:spacing w:after="0"/>
              <w:rPr>
                <w:b/>
              </w:rPr>
            </w:pPr>
            <w:proofErr w:type="spellStart"/>
            <w:r w:rsidRPr="009420A2">
              <w:rPr>
                <w:b/>
              </w:rPr>
              <w:t>Role</w:t>
            </w:r>
            <w:proofErr w:type="spellEnd"/>
            <w:r w:rsidRPr="009420A2">
              <w:rPr>
                <w:b/>
              </w:rPr>
              <w:t xml:space="preserve"> in </w:t>
            </w:r>
            <w:proofErr w:type="spellStart"/>
            <w:r w:rsidRPr="009420A2">
              <w:rPr>
                <w:b/>
              </w:rPr>
              <w:t>the</w:t>
            </w:r>
            <w:proofErr w:type="spellEnd"/>
            <w:r w:rsidRPr="009420A2">
              <w:rPr>
                <w:b/>
              </w:rPr>
              <w:t xml:space="preserve"> </w:t>
            </w:r>
            <w:proofErr w:type="spellStart"/>
            <w:r w:rsidRPr="009420A2">
              <w:rPr>
                <w:b/>
              </w:rPr>
              <w:t>Centre</w:t>
            </w:r>
            <w:proofErr w:type="spellEnd"/>
          </w:p>
        </w:tc>
        <w:tc>
          <w:tcPr>
            <w:tcW w:w="7021" w:type="dxa"/>
          </w:tcPr>
          <w:p w14:paraId="5EF9DBF1" w14:textId="77777777" w:rsidR="00225C9B" w:rsidRPr="009420A2" w:rsidRDefault="00225C9B" w:rsidP="007818A5">
            <w:pPr>
              <w:spacing w:after="0"/>
            </w:pPr>
          </w:p>
          <w:p w14:paraId="327798C0" w14:textId="77777777" w:rsidR="00225C9B" w:rsidRPr="009420A2" w:rsidRDefault="00225C9B" w:rsidP="007818A5">
            <w:pPr>
              <w:spacing w:after="0"/>
            </w:pPr>
            <w:r w:rsidRPr="009420A2">
              <w:t>&gt;Text&lt;</w:t>
            </w:r>
          </w:p>
          <w:p w14:paraId="312BBC51" w14:textId="77777777" w:rsidR="00225C9B" w:rsidRPr="009420A2" w:rsidRDefault="00225C9B" w:rsidP="007818A5">
            <w:pPr>
              <w:spacing w:after="0"/>
            </w:pPr>
          </w:p>
        </w:tc>
      </w:tr>
      <w:tr w:rsidR="00225C9B" w:rsidRPr="009420A2" w14:paraId="6F83DDF8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4FF5BD3B" w14:textId="77777777" w:rsidR="00225C9B" w:rsidRPr="009420A2" w:rsidRDefault="00225C9B" w:rsidP="007818A5">
            <w:pPr>
              <w:spacing w:after="0"/>
              <w:rPr>
                <w:b/>
              </w:rPr>
            </w:pPr>
            <w:proofErr w:type="spellStart"/>
            <w:r w:rsidRPr="009420A2">
              <w:rPr>
                <w:b/>
              </w:rPr>
              <w:t>Expected</w:t>
            </w:r>
            <w:proofErr w:type="spellEnd"/>
            <w:r w:rsidRPr="009420A2">
              <w:rPr>
                <w:b/>
              </w:rPr>
              <w:t xml:space="preserve"> </w:t>
            </w:r>
            <w:proofErr w:type="spellStart"/>
            <w:r w:rsidRPr="009420A2">
              <w:rPr>
                <w:b/>
              </w:rPr>
              <w:t>benefit</w:t>
            </w:r>
            <w:proofErr w:type="spellEnd"/>
            <w:r w:rsidRPr="009420A2">
              <w:rPr>
                <w:b/>
              </w:rPr>
              <w:t xml:space="preserve"> </w:t>
            </w:r>
          </w:p>
        </w:tc>
        <w:tc>
          <w:tcPr>
            <w:tcW w:w="7021" w:type="dxa"/>
          </w:tcPr>
          <w:p w14:paraId="21695FD2" w14:textId="77777777" w:rsidR="00225C9B" w:rsidRPr="009420A2" w:rsidRDefault="00225C9B" w:rsidP="007818A5">
            <w:pPr>
              <w:spacing w:after="0"/>
            </w:pPr>
          </w:p>
          <w:p w14:paraId="628DB788" w14:textId="77777777" w:rsidR="00225C9B" w:rsidRPr="009420A2" w:rsidRDefault="00225C9B" w:rsidP="007818A5">
            <w:pPr>
              <w:spacing w:after="0"/>
            </w:pPr>
            <w:r w:rsidRPr="009420A2">
              <w:t>&gt;Text&lt;</w:t>
            </w:r>
          </w:p>
          <w:p w14:paraId="71C6B7BE" w14:textId="77777777" w:rsidR="00225C9B" w:rsidRPr="009420A2" w:rsidRDefault="00225C9B" w:rsidP="007818A5">
            <w:pPr>
              <w:spacing w:after="0"/>
            </w:pPr>
          </w:p>
        </w:tc>
      </w:tr>
      <w:tr w:rsidR="00225C9B" w:rsidRPr="009420A2" w14:paraId="2762F82A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0E76D4E" w14:textId="77777777" w:rsidR="00225C9B" w:rsidRPr="009420A2" w:rsidRDefault="00225C9B" w:rsidP="007818A5">
            <w:pPr>
              <w:spacing w:after="0"/>
              <w:rPr>
                <w:b/>
              </w:rPr>
            </w:pPr>
            <w:r w:rsidRPr="009420A2">
              <w:rPr>
                <w:b/>
              </w:rPr>
              <w:t xml:space="preserve">Key </w:t>
            </w:r>
            <w:proofErr w:type="spellStart"/>
            <w:r w:rsidRPr="009420A2">
              <w:rPr>
                <w:b/>
              </w:rPr>
              <w:t>persons</w:t>
            </w:r>
            <w:proofErr w:type="spellEnd"/>
          </w:p>
        </w:tc>
        <w:tc>
          <w:tcPr>
            <w:tcW w:w="7021" w:type="dxa"/>
          </w:tcPr>
          <w:p w14:paraId="395906B4" w14:textId="77777777" w:rsidR="00225C9B" w:rsidRPr="009420A2" w:rsidRDefault="00225C9B" w:rsidP="007818A5">
            <w:pPr>
              <w:spacing w:after="0"/>
            </w:pPr>
            <w:r w:rsidRPr="009420A2">
              <w:t>[Name, Title, Position]</w:t>
            </w:r>
          </w:p>
        </w:tc>
      </w:tr>
    </w:tbl>
    <w:p w14:paraId="33E7B7E7" w14:textId="77777777" w:rsidR="009420A2" w:rsidRPr="009420A2" w:rsidRDefault="009420A2" w:rsidP="009420A2">
      <w:r w:rsidRPr="009420A2">
        <w:rPr>
          <w:lang w:val="en-GB"/>
        </w:rPr>
        <w:br w:type="page"/>
      </w:r>
    </w:p>
    <w:p w14:paraId="0152A12F" w14:textId="363BEC5F" w:rsidR="009420A2" w:rsidRPr="009420A2" w:rsidRDefault="009420A2" w:rsidP="009420A2">
      <w:pPr>
        <w:pStyle w:val="berschrift2"/>
        <w:numPr>
          <w:ilvl w:val="0"/>
          <w:numId w:val="0"/>
        </w:numPr>
      </w:pPr>
      <w:r w:rsidRPr="009420A2">
        <w:lastRenderedPageBreak/>
        <w:t>Company Partners</w:t>
      </w:r>
    </w:p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9420A2" w:rsidRPr="009420A2" w14:paraId="13ADFBA3" w14:textId="77777777" w:rsidTr="009420A2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0B224C2C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Name</w:t>
            </w:r>
          </w:p>
        </w:tc>
        <w:tc>
          <w:tcPr>
            <w:tcW w:w="7021" w:type="dxa"/>
          </w:tcPr>
          <w:p w14:paraId="3DD0F0AD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</w:p>
        </w:tc>
      </w:tr>
      <w:tr w:rsidR="009420A2" w:rsidRPr="009420A2" w14:paraId="0E093A6C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49B4714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Website</w:t>
            </w:r>
          </w:p>
        </w:tc>
        <w:tc>
          <w:tcPr>
            <w:tcW w:w="7021" w:type="dxa"/>
          </w:tcPr>
          <w:p w14:paraId="240279D9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71BAA7C4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3130ABE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Short description </w:t>
            </w:r>
          </w:p>
        </w:tc>
        <w:tc>
          <w:tcPr>
            <w:tcW w:w="7021" w:type="dxa"/>
          </w:tcPr>
          <w:p w14:paraId="5C8FD5C4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  <w:p w14:paraId="1508A9A1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08604EC6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00707522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20C2FFFE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Role in the Centre</w:t>
            </w:r>
          </w:p>
        </w:tc>
        <w:tc>
          <w:tcPr>
            <w:tcW w:w="7021" w:type="dxa"/>
          </w:tcPr>
          <w:p w14:paraId="73E37B6D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  <w:p w14:paraId="790301BA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0366239A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6EDA03A4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754A56F1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Expected benefit </w:t>
            </w:r>
          </w:p>
        </w:tc>
        <w:tc>
          <w:tcPr>
            <w:tcW w:w="7021" w:type="dxa"/>
          </w:tcPr>
          <w:p w14:paraId="3FF6413B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  <w:p w14:paraId="6531462E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2E5E3312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2FEC99EA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CCA9D12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Key persons</w:t>
            </w:r>
          </w:p>
        </w:tc>
        <w:tc>
          <w:tcPr>
            <w:tcW w:w="7021" w:type="dxa"/>
          </w:tcPr>
          <w:p w14:paraId="43F883FF" w14:textId="77777777" w:rsidR="009420A2" w:rsidRPr="009420A2" w:rsidRDefault="009420A2" w:rsidP="009420A2">
            <w:pPr>
              <w:spacing w:after="0"/>
            </w:pPr>
            <w:r w:rsidRPr="009420A2">
              <w:rPr>
                <w:lang w:val="en-GB"/>
              </w:rPr>
              <w:t xml:space="preserve">[Name, Title, </w:t>
            </w:r>
            <w:r w:rsidRPr="009420A2">
              <w:t>Position]</w:t>
            </w:r>
          </w:p>
        </w:tc>
      </w:tr>
    </w:tbl>
    <w:p w14:paraId="46646DD6" w14:textId="2185E31A" w:rsidR="006F6622" w:rsidRDefault="006F6622" w:rsidP="003376B6"/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225C9B" w:rsidRPr="009420A2" w14:paraId="666A4B78" w14:textId="77777777" w:rsidTr="007818A5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2B5C1754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Name</w:t>
            </w:r>
          </w:p>
        </w:tc>
        <w:tc>
          <w:tcPr>
            <w:tcW w:w="7021" w:type="dxa"/>
          </w:tcPr>
          <w:p w14:paraId="06F7AB10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</w:p>
        </w:tc>
      </w:tr>
      <w:tr w:rsidR="00225C9B" w:rsidRPr="009420A2" w14:paraId="7B8858F3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6DE1F73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Website</w:t>
            </w:r>
          </w:p>
        </w:tc>
        <w:tc>
          <w:tcPr>
            <w:tcW w:w="7021" w:type="dxa"/>
          </w:tcPr>
          <w:p w14:paraId="626944FC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</w:tc>
      </w:tr>
      <w:tr w:rsidR="00225C9B" w:rsidRPr="009420A2" w14:paraId="5E42B769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8C96793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Short description </w:t>
            </w:r>
          </w:p>
        </w:tc>
        <w:tc>
          <w:tcPr>
            <w:tcW w:w="7021" w:type="dxa"/>
          </w:tcPr>
          <w:p w14:paraId="219751A3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  <w:p w14:paraId="4523AEE2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04F8F7AF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</w:tc>
      </w:tr>
      <w:tr w:rsidR="00225C9B" w:rsidRPr="009420A2" w14:paraId="143788BC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408311E2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Role in the Centre</w:t>
            </w:r>
          </w:p>
        </w:tc>
        <w:tc>
          <w:tcPr>
            <w:tcW w:w="7021" w:type="dxa"/>
          </w:tcPr>
          <w:p w14:paraId="7F51E3AA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  <w:p w14:paraId="0397E56D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75493307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</w:tc>
      </w:tr>
      <w:tr w:rsidR="00225C9B" w:rsidRPr="009420A2" w14:paraId="3D699595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1854B12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Expected benefit </w:t>
            </w:r>
          </w:p>
        </w:tc>
        <w:tc>
          <w:tcPr>
            <w:tcW w:w="7021" w:type="dxa"/>
          </w:tcPr>
          <w:p w14:paraId="619DC2E9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  <w:p w14:paraId="7C4B4885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6F2A1B63" w14:textId="77777777" w:rsidR="00225C9B" w:rsidRPr="009420A2" w:rsidRDefault="00225C9B" w:rsidP="007818A5">
            <w:pPr>
              <w:spacing w:after="0"/>
              <w:rPr>
                <w:lang w:val="en-GB"/>
              </w:rPr>
            </w:pPr>
          </w:p>
        </w:tc>
      </w:tr>
      <w:tr w:rsidR="00225C9B" w:rsidRPr="009420A2" w14:paraId="78FD4D27" w14:textId="77777777" w:rsidTr="007818A5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69C4F45" w14:textId="77777777" w:rsidR="00225C9B" w:rsidRPr="009420A2" w:rsidRDefault="00225C9B" w:rsidP="007818A5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Key persons</w:t>
            </w:r>
          </w:p>
        </w:tc>
        <w:tc>
          <w:tcPr>
            <w:tcW w:w="7021" w:type="dxa"/>
          </w:tcPr>
          <w:p w14:paraId="0599D141" w14:textId="77777777" w:rsidR="00225C9B" w:rsidRPr="009420A2" w:rsidRDefault="00225C9B" w:rsidP="007818A5">
            <w:pPr>
              <w:spacing w:after="0"/>
            </w:pPr>
            <w:r w:rsidRPr="009420A2">
              <w:rPr>
                <w:lang w:val="en-GB"/>
              </w:rPr>
              <w:t xml:space="preserve">[Name, Title, </w:t>
            </w:r>
            <w:r w:rsidRPr="009420A2">
              <w:t>Position]</w:t>
            </w:r>
          </w:p>
        </w:tc>
      </w:tr>
    </w:tbl>
    <w:p w14:paraId="28662042" w14:textId="77777777" w:rsidR="00225C9B" w:rsidRPr="006F6622" w:rsidRDefault="00225C9B" w:rsidP="003376B6"/>
    <w:bookmarkEnd w:id="2"/>
    <w:bookmarkEnd w:id="3"/>
    <w:sectPr w:rsidR="00225C9B" w:rsidRPr="006F6622" w:rsidSect="009420A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CEA181" w16cid:durableId="231329B3"/>
  <w16cid:commentId w16cid:paraId="2D17DA08" w16cid:durableId="231329B4"/>
  <w16cid:commentId w16cid:paraId="0BB83C33" w16cid:durableId="231329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D956" w14:textId="7F5B31A0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Pr="00787822">
      <w:t xml:space="preserve">Seite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660214">
      <w:t>2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48DB7" w14:textId="751409DB" w:rsidR="00551AA6" w:rsidRPr="00F04AD9" w:rsidRDefault="00660214" w:rsidP="00D03FF3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25D17087" wp14:editId="1CE79D74">
          <wp:simplePos x="0" y="0"/>
          <wp:positionH relativeFrom="column">
            <wp:posOffset>3990975</wp:posOffset>
          </wp:positionH>
          <wp:positionV relativeFrom="paragraph">
            <wp:posOffset>-142875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E3032E"/>
        <w:sz w:val="48"/>
        <w:szCs w:val="48"/>
        <w:lang w:val="en-GB"/>
      </w:rPr>
      <w:t>COMET CENTRES</w:t>
    </w:r>
  </w:p>
  <w:p w14:paraId="026D7057" w14:textId="6D627449" w:rsidR="00551AA6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25C9B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376B6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2BB0"/>
    <w:rsid w:val="003D4B6F"/>
    <w:rsid w:val="003E50DE"/>
    <w:rsid w:val="003E56B2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84FDF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0214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029F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3F9E"/>
    <w:rsid w:val="00856BB2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20A2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D12FA"/>
    <w:rsid w:val="00AD1EF3"/>
    <w:rsid w:val="00AD22A0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473E4"/>
    <w:rsid w:val="00B51BB6"/>
    <w:rsid w:val="00B53608"/>
    <w:rsid w:val="00B564E2"/>
    <w:rsid w:val="00B614EB"/>
    <w:rsid w:val="00B67469"/>
    <w:rsid w:val="00B679D1"/>
    <w:rsid w:val="00B71443"/>
    <w:rsid w:val="00B773B8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C5300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1E65"/>
    <w:rsid w:val="00EE4A85"/>
    <w:rsid w:val="00EE5D35"/>
    <w:rsid w:val="00F03367"/>
    <w:rsid w:val="00F04AD9"/>
    <w:rsid w:val="00F05EBC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D0C64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763508F7-1F3C-4734-ABB2-BBED83BA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2</Pages>
  <Words>111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Annex3 K1C6</vt:lpstr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4</dc:title>
  <dc:subject/>
  <dc:creator>FFG</dc:creator>
  <cp:keywords/>
  <dc:description/>
  <cp:lastModifiedBy>Ingrid Fleischhacker</cp:lastModifiedBy>
  <cp:revision>12</cp:revision>
  <cp:lastPrinted>2019-07-26T08:22:00Z</cp:lastPrinted>
  <dcterms:created xsi:type="dcterms:W3CDTF">2021-05-26T12:29:00Z</dcterms:created>
  <dcterms:modified xsi:type="dcterms:W3CDTF">2025-04-10T09:12:00Z</dcterms:modified>
</cp:coreProperties>
</file>