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E077C" w14:textId="6D592719" w:rsidR="00135070" w:rsidRPr="002A5298" w:rsidRDefault="00135070" w:rsidP="002A5298">
      <w:pPr>
        <w:pStyle w:val="CoverHeadline"/>
        <w:rPr>
          <w:color w:val="E3032E" w:themeColor="accent1"/>
          <w:lang w:val="en-GB"/>
        </w:rPr>
      </w:pPr>
      <w:bookmarkStart w:id="0" w:name="_Toc505700281"/>
      <w:bookmarkStart w:id="1" w:name="_Toc505700496"/>
      <w:bookmarkStart w:id="2" w:name="_Toc19114087"/>
      <w:r w:rsidRPr="00195114">
        <w:rPr>
          <w:color w:val="E3032E" w:themeColor="accent1"/>
          <w:lang w:val="en-GB"/>
        </w:rPr>
        <w:t>INTERIM REPORT/FINAL REPORT</w:t>
      </w:r>
    </w:p>
    <w:p w14:paraId="767C2ACC" w14:textId="627FA4F7" w:rsidR="009C1393" w:rsidRPr="00C40C63" w:rsidRDefault="00135070" w:rsidP="00C60237">
      <w:pPr>
        <w:pStyle w:val="Flietext"/>
        <w:rPr>
          <w:lang w:val="en-US"/>
        </w:rPr>
      </w:pPr>
      <w:r w:rsidRPr="0028691D">
        <w:rPr>
          <w:b/>
          <w:lang w:val="en-US"/>
        </w:rPr>
        <w:t>Projec</w:t>
      </w:r>
      <w:r w:rsidR="006560EE" w:rsidRPr="0028691D">
        <w:rPr>
          <w:b/>
          <w:lang w:val="en-US"/>
        </w:rPr>
        <w:t>t</w:t>
      </w:r>
      <w:r w:rsidRPr="0028691D">
        <w:rPr>
          <w:b/>
          <w:lang w:val="en-US"/>
        </w:rPr>
        <w:t xml:space="preserve"> numb</w:t>
      </w:r>
      <w:r w:rsidR="006560EE" w:rsidRPr="0028691D">
        <w:rPr>
          <w:b/>
          <w:lang w:val="en-US"/>
        </w:rPr>
        <w:t>er</w:t>
      </w:r>
      <w:r w:rsidRPr="0028691D">
        <w:rPr>
          <w:b/>
          <w:lang w:val="en-US"/>
        </w:rPr>
        <w:t xml:space="preserve"> or</w:t>
      </w:r>
      <w:r w:rsidR="00F37080" w:rsidRPr="0028691D">
        <w:rPr>
          <w:b/>
          <w:lang w:val="en-US"/>
        </w:rPr>
        <w:t xml:space="preserve"> titl</w:t>
      </w:r>
      <w:r w:rsidRPr="0028691D">
        <w:rPr>
          <w:b/>
          <w:lang w:val="en-US"/>
        </w:rPr>
        <w:t>e</w:t>
      </w:r>
      <w:r w:rsidR="00F37080" w:rsidRPr="0028691D">
        <w:rPr>
          <w:b/>
          <w:lang w:val="en-US"/>
        </w:rPr>
        <w:t>:</w:t>
      </w:r>
      <w:r w:rsidR="002319BA" w:rsidRPr="00C40C63">
        <w:rPr>
          <w:lang w:val="en-US"/>
        </w:rPr>
        <w:t xml:space="preserve"> </w:t>
      </w:r>
      <w:sdt>
        <w:sdtPr>
          <w:rPr>
            <w:lang w:val="en-GB"/>
          </w:rPr>
          <w:alias w:val="Enter project number or title"/>
          <w:tag w:val="Enter project number or title"/>
          <w:id w:val="-1436516021"/>
          <w:placeholder>
            <w:docPart w:val="D17CFC1CAF33479FAF034A1B2BE859FD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7A92A87D" w14:textId="3B56855D" w:rsidR="00195114" w:rsidRDefault="00135070" w:rsidP="00C60237">
      <w:pPr>
        <w:pStyle w:val="Flietext"/>
        <w:rPr>
          <w:lang w:val="en-GB"/>
        </w:rPr>
      </w:pPr>
      <w:r w:rsidRPr="0007587C">
        <w:rPr>
          <w:b/>
          <w:lang w:val="en-US"/>
        </w:rPr>
        <w:t>Reporting period</w:t>
      </w:r>
      <w:r w:rsidR="00912E47" w:rsidRPr="00C40C63">
        <w:rPr>
          <w:lang w:val="en-US"/>
        </w:rPr>
        <w:t xml:space="preserve">: </w:t>
      </w:r>
      <w:sdt>
        <w:sdtPr>
          <w:rPr>
            <w:lang w:val="en-GB"/>
          </w:rPr>
          <w:alias w:val="Enter reporting period"/>
          <w:tag w:val="Enter reporting period"/>
          <w:id w:val="222413350"/>
          <w:placeholder>
            <w:docPart w:val="E2B8F8DB26364708BB7B98D45040EEB2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25E93BF9" w14:textId="42174E59" w:rsidR="00683F29" w:rsidRPr="00195114" w:rsidRDefault="00135070" w:rsidP="00C60237">
      <w:pPr>
        <w:pStyle w:val="Flietext"/>
        <w:rPr>
          <w:lang w:val="en-GB"/>
        </w:rPr>
      </w:pPr>
      <w:r w:rsidRPr="00135070">
        <w:rPr>
          <w:lang w:val="en-GB"/>
        </w:rPr>
        <w:t>Guideline for exte</w:t>
      </w:r>
      <w:r w:rsidRPr="00195114">
        <w:rPr>
          <w:lang w:val="en-GB"/>
        </w:rPr>
        <w:t>nt</w:t>
      </w:r>
      <w:r w:rsidR="00195114" w:rsidRPr="00195114">
        <w:rPr>
          <w:lang w:val="en-GB"/>
        </w:rPr>
        <w:t xml:space="preserve">: </w:t>
      </w:r>
      <w:r w:rsidR="000631AC">
        <w:rPr>
          <w:lang w:val="en-GB"/>
        </w:rPr>
        <w:t>20</w:t>
      </w:r>
      <w:r w:rsidR="00600D24" w:rsidRPr="00195114">
        <w:rPr>
          <w:lang w:val="en-GB"/>
        </w:rPr>
        <w:t xml:space="preserve"> </w:t>
      </w:r>
      <w:r w:rsidRPr="00195114">
        <w:rPr>
          <w:lang w:val="en-GB"/>
        </w:rPr>
        <w:t xml:space="preserve">to </w:t>
      </w:r>
      <w:r w:rsidR="000631AC">
        <w:rPr>
          <w:lang w:val="en-GB"/>
        </w:rPr>
        <w:t>40</w:t>
      </w:r>
      <w:r w:rsidR="00600D24" w:rsidRPr="00195114">
        <w:rPr>
          <w:lang w:val="en-GB"/>
        </w:rPr>
        <w:t xml:space="preserve"> </w:t>
      </w:r>
      <w:r w:rsidRPr="00195114">
        <w:rPr>
          <w:lang w:val="en-GB"/>
        </w:rPr>
        <w:t>pages</w:t>
      </w:r>
    </w:p>
    <w:bookmarkEnd w:id="0"/>
    <w:bookmarkEnd w:id="1"/>
    <w:bookmarkEnd w:id="2"/>
    <w:p w14:paraId="24624A39" w14:textId="4D77C018" w:rsidR="00096848" w:rsidRPr="00135070" w:rsidRDefault="00135070" w:rsidP="009C1F04">
      <w:pPr>
        <w:pStyle w:val="berschrift1"/>
        <w:rPr>
          <w:lang w:val="en-GB"/>
        </w:rPr>
      </w:pPr>
      <w:r w:rsidRPr="00135070">
        <w:rPr>
          <w:lang w:val="en-GB"/>
        </w:rPr>
        <w:t>Goals and results</w:t>
      </w:r>
    </w:p>
    <w:p w14:paraId="65AB1497" w14:textId="502D209F" w:rsidR="003B30ED" w:rsidRPr="002B633D" w:rsidRDefault="002B633D" w:rsidP="002B633D">
      <w:pPr>
        <w:pStyle w:val="AufzhlungEbene1"/>
        <w:numPr>
          <w:ilvl w:val="0"/>
          <w:numId w:val="8"/>
        </w:numPr>
        <w:spacing w:line="270" w:lineRule="atLeast"/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Have</w:t>
      </w:r>
      <w:r w:rsidR="00ED2CB2" w:rsidRPr="00ED2CB2">
        <w:rPr>
          <w:color w:val="auto"/>
          <w:lang w:val="en-GB"/>
        </w:rPr>
        <w:t xml:space="preserve"> there </w:t>
      </w:r>
      <w:r>
        <w:rPr>
          <w:color w:val="auto"/>
          <w:lang w:val="en-GB"/>
        </w:rPr>
        <w:t xml:space="preserve">been </w:t>
      </w:r>
      <w:r w:rsidR="00ED2CB2" w:rsidRPr="00ED2CB2">
        <w:rPr>
          <w:color w:val="auto"/>
          <w:lang w:val="en-GB"/>
        </w:rPr>
        <w:t xml:space="preserve">significant changes from the approved overall research programme? </w:t>
      </w:r>
      <w:r w:rsidR="00ED2CB2">
        <w:rPr>
          <w:color w:val="auto"/>
          <w:lang w:val="en-GB"/>
        </w:rPr>
        <w:t>(Explain</w:t>
      </w:r>
      <w:r>
        <w:rPr>
          <w:color w:val="auto"/>
          <w:lang w:val="en-GB"/>
        </w:rPr>
        <w:t xml:space="preserve"> any deviations or</w:t>
      </w:r>
      <w:r w:rsidR="00ED2CB2" w:rsidRPr="00ED2CB2">
        <w:rPr>
          <w:color w:val="auto"/>
          <w:lang w:val="en-GB"/>
        </w:rPr>
        <w:t xml:space="preserve"> changes</w:t>
      </w:r>
      <w:r>
        <w:rPr>
          <w:color w:val="auto"/>
          <w:lang w:val="en-GB"/>
        </w:rPr>
        <w:t>)</w:t>
      </w:r>
    </w:p>
    <w:p w14:paraId="0285644F" w14:textId="6E495132" w:rsidR="00A52290" w:rsidRPr="00013BB9" w:rsidRDefault="003B30ED" w:rsidP="003434DC">
      <w:pPr>
        <w:pStyle w:val="AufzhlungEbene1"/>
        <w:numPr>
          <w:ilvl w:val="0"/>
          <w:numId w:val="8"/>
        </w:numPr>
        <w:spacing w:after="220" w:line="270" w:lineRule="atLeast"/>
        <w:ind w:left="357" w:hanging="357"/>
        <w:contextualSpacing w:val="0"/>
        <w:rPr>
          <w:color w:val="auto"/>
          <w:lang w:val="en-GB"/>
        </w:rPr>
      </w:pPr>
      <w:r w:rsidRPr="002B633D">
        <w:rPr>
          <w:color w:val="auto"/>
          <w:lang w:val="en-GB"/>
        </w:rPr>
        <w:t>Compare the objectives with the results achieved.</w:t>
      </w:r>
      <w:r w:rsidR="00A52290" w:rsidRPr="002B633D">
        <w:rPr>
          <w:color w:val="auto"/>
          <w:lang w:val="en-GB"/>
        </w:rPr>
        <w:t xml:space="preserve"> Comment on the target values.</w:t>
      </w:r>
    </w:p>
    <w:p w14:paraId="2B9B4E16" w14:textId="4067C223" w:rsidR="005240B8" w:rsidRPr="00CC0882" w:rsidRDefault="003B30ED" w:rsidP="00CC0882">
      <w:pPr>
        <w:spacing w:before="220" w:after="220"/>
        <w:rPr>
          <w:b/>
          <w:lang w:val="en-GB"/>
        </w:rPr>
      </w:pPr>
      <w:r w:rsidRPr="00CC0882">
        <w:rPr>
          <w:b/>
          <w:lang w:val="en-GB"/>
        </w:rPr>
        <w:t>Interim report:</w:t>
      </w:r>
    </w:p>
    <w:p w14:paraId="388DEAED" w14:textId="7E7886BD" w:rsidR="003B30ED" w:rsidRPr="00EB3DB7" w:rsidRDefault="003B30ED" w:rsidP="00F51353">
      <w:pPr>
        <w:pStyle w:val="AufzhlungEbene1"/>
        <w:numPr>
          <w:ilvl w:val="0"/>
          <w:numId w:val="8"/>
        </w:numPr>
        <w:spacing w:line="270" w:lineRule="atLeast"/>
        <w:ind w:left="357" w:hanging="357"/>
        <w:contextualSpacing w:val="0"/>
        <w:rPr>
          <w:color w:val="auto"/>
          <w:lang w:val="en-GB"/>
        </w:rPr>
      </w:pPr>
      <w:proofErr w:type="gramStart"/>
      <w:r w:rsidRPr="00EB3DB7">
        <w:rPr>
          <w:color w:val="auto"/>
          <w:lang w:val="en-GB"/>
        </w:rPr>
        <w:t>Are the objectives defined</w:t>
      </w:r>
      <w:proofErr w:type="gramEnd"/>
      <w:r w:rsidRPr="00EB3DB7">
        <w:rPr>
          <w:color w:val="auto"/>
          <w:lang w:val="en-GB"/>
        </w:rPr>
        <w:t xml:space="preserve"> in the funding agreement still valid </w:t>
      </w:r>
      <w:r w:rsidR="0007587C">
        <w:rPr>
          <w:color w:val="auto"/>
          <w:lang w:val="en-GB"/>
        </w:rPr>
        <w:t>and</w:t>
      </w:r>
      <w:r w:rsidR="0007587C" w:rsidRPr="00EB3DB7">
        <w:rPr>
          <w:color w:val="auto"/>
          <w:lang w:val="en-GB"/>
        </w:rPr>
        <w:t xml:space="preserve"> </w:t>
      </w:r>
      <w:r w:rsidRPr="00EB3DB7">
        <w:rPr>
          <w:color w:val="auto"/>
          <w:lang w:val="en-GB"/>
        </w:rPr>
        <w:t xml:space="preserve">realistic? (Please note: </w:t>
      </w:r>
      <w:r w:rsidR="0007587C">
        <w:rPr>
          <w:color w:val="auto"/>
          <w:lang w:val="en-GB"/>
        </w:rPr>
        <w:t>significant</w:t>
      </w:r>
      <w:r w:rsidR="0007587C" w:rsidRPr="00EB3DB7">
        <w:rPr>
          <w:color w:val="auto"/>
          <w:lang w:val="en-GB"/>
        </w:rPr>
        <w:t xml:space="preserve"> </w:t>
      </w:r>
      <w:r w:rsidRPr="00EB3DB7">
        <w:rPr>
          <w:color w:val="auto"/>
          <w:lang w:val="en-GB"/>
        </w:rPr>
        <w:t>changes to objectives require the consent of the FFG.)</w:t>
      </w:r>
    </w:p>
    <w:p w14:paraId="45912A39" w14:textId="1D3FAEFD" w:rsidR="00A52290" w:rsidRPr="00602339" w:rsidRDefault="00E247DB" w:rsidP="00602339">
      <w:pPr>
        <w:spacing w:before="220" w:after="220"/>
        <w:rPr>
          <w:b/>
          <w:lang w:val="en-GB"/>
        </w:rPr>
      </w:pPr>
      <w:r w:rsidRPr="00602339">
        <w:rPr>
          <w:b/>
          <w:lang w:val="en-GB"/>
        </w:rPr>
        <w:t>F</w:t>
      </w:r>
      <w:r w:rsidR="00A52290" w:rsidRPr="00602339">
        <w:rPr>
          <w:b/>
          <w:lang w:val="en-GB"/>
        </w:rPr>
        <w:t>inal report:</w:t>
      </w:r>
    </w:p>
    <w:p w14:paraId="3B293FD7" w14:textId="3F94E7C1" w:rsidR="00A52290" w:rsidRPr="00EB3DB7" w:rsidRDefault="00A52290" w:rsidP="00A52290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proofErr w:type="gramStart"/>
      <w:r w:rsidRPr="00EB3DB7">
        <w:rPr>
          <w:color w:val="auto"/>
          <w:lang w:val="en-GB"/>
        </w:rPr>
        <w:t xml:space="preserve">Have the objectives </w:t>
      </w:r>
      <w:r w:rsidR="00ED2CB2" w:rsidRPr="00EB3DB7">
        <w:rPr>
          <w:color w:val="auto"/>
          <w:lang w:val="en-GB"/>
        </w:rPr>
        <w:t xml:space="preserve">defined in the funding agreement </w:t>
      </w:r>
      <w:r w:rsidRPr="00EB3DB7">
        <w:rPr>
          <w:color w:val="auto"/>
          <w:lang w:val="en-GB"/>
        </w:rPr>
        <w:t>been achieved</w:t>
      </w:r>
      <w:proofErr w:type="gramEnd"/>
      <w:r w:rsidRPr="00EB3DB7">
        <w:rPr>
          <w:color w:val="auto"/>
          <w:lang w:val="en-GB"/>
        </w:rPr>
        <w:t>?</w:t>
      </w:r>
    </w:p>
    <w:p w14:paraId="16CDEA58" w14:textId="74942ED1" w:rsidR="003B30ED" w:rsidRPr="00EB3DB7" w:rsidRDefault="003B30ED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Outlook, future: Please describe your plans after the end of the </w:t>
      </w:r>
      <w:r w:rsidR="009F664A" w:rsidRPr="00EB3DB7">
        <w:rPr>
          <w:color w:val="auto"/>
          <w:lang w:val="en-GB"/>
        </w:rPr>
        <w:t>funding period</w:t>
      </w:r>
      <w:r w:rsidRPr="00EB3DB7">
        <w:rPr>
          <w:color w:val="auto"/>
          <w:lang w:val="en-GB"/>
        </w:rPr>
        <w:t>.</w:t>
      </w:r>
    </w:p>
    <w:p w14:paraId="73D4EC54" w14:textId="1C088B5E" w:rsidR="003434DC" w:rsidRPr="00EB3DB7" w:rsidRDefault="003434DC" w:rsidP="00295F57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>Describe the “highlights” and problems that occurred in achieving the objectives.</w:t>
      </w:r>
    </w:p>
    <w:bookmarkStart w:id="3" w:name="_Toc19114088" w:displacedByCustomXml="next"/>
    <w:bookmarkStart w:id="4" w:name="_Toc505700497" w:displacedByCustomXml="next"/>
    <w:bookmarkStart w:id="5" w:name="_Toc505700282" w:displacedByCustomXml="next"/>
    <w:sdt>
      <w:sdtPr>
        <w:rPr>
          <w:lang w:val="en-GB"/>
        </w:rPr>
        <w:alias w:val="Goals and Results"/>
        <w:tag w:val="Goals and Results"/>
        <w:id w:val="-314569858"/>
        <w:placeholder>
          <w:docPart w:val="68D1EDA0DAA64933AB4A933998B23C35"/>
        </w:placeholder>
        <w:showingPlcHdr/>
      </w:sdtPr>
      <w:sdtEndPr/>
      <w:sdtContent>
        <w:p w14:paraId="272BB959" w14:textId="38110791" w:rsidR="009936FD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8460997" w14:textId="480EE5BD" w:rsidR="00135070" w:rsidRDefault="000B490B" w:rsidP="00135070">
      <w:pPr>
        <w:pStyle w:val="berschrift1"/>
        <w:rPr>
          <w:color w:val="auto"/>
          <w:spacing w:val="0"/>
          <w:lang w:val="en-GB"/>
        </w:rPr>
      </w:pPr>
      <w:r>
        <w:rPr>
          <w:lang w:val="en-GB"/>
        </w:rPr>
        <w:t>PROJECTS,</w:t>
      </w:r>
      <w:r w:rsidR="00135070">
        <w:rPr>
          <w:lang w:val="en-GB"/>
        </w:rPr>
        <w:t xml:space="preserve"> milestones</w:t>
      </w:r>
      <w:r>
        <w:rPr>
          <w:lang w:val="en-GB"/>
        </w:rPr>
        <w:t xml:space="preserve"> and results</w:t>
      </w:r>
    </w:p>
    <w:p w14:paraId="48D75C4D" w14:textId="600555D3" w:rsidR="00BB6088" w:rsidRPr="00135070" w:rsidRDefault="00135070" w:rsidP="003B30ED">
      <w:pPr>
        <w:pStyle w:val="berschrift2"/>
        <w:ind w:left="567" w:hanging="567"/>
        <w:rPr>
          <w:lang w:val="en-GB"/>
        </w:rPr>
      </w:pPr>
      <w:r>
        <w:rPr>
          <w:lang w:val="en-GB"/>
        </w:rPr>
        <w:t>Overview</w:t>
      </w:r>
    </w:p>
    <w:p w14:paraId="111F381B" w14:textId="54344CD0" w:rsidR="00AA3C64" w:rsidRPr="00013BB9" w:rsidRDefault="00AA3C64" w:rsidP="007446E7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AA3C64">
        <w:rPr>
          <w:color w:val="auto"/>
          <w:lang w:val="en-GB"/>
        </w:rPr>
        <w:t xml:space="preserve">In the following tables, indicate the respective project progress per </w:t>
      </w:r>
      <w:r w:rsidR="000B490B">
        <w:rPr>
          <w:color w:val="auto"/>
          <w:lang w:val="en-GB"/>
        </w:rPr>
        <w:t>area</w:t>
      </w:r>
      <w:r w:rsidR="007446E7">
        <w:rPr>
          <w:color w:val="auto"/>
          <w:lang w:val="en-GB"/>
        </w:rPr>
        <w:t xml:space="preserve"> </w:t>
      </w:r>
      <w:r w:rsidR="000B490B">
        <w:rPr>
          <w:color w:val="auto"/>
          <w:lang w:val="en-GB"/>
        </w:rPr>
        <w:t xml:space="preserve">and </w:t>
      </w:r>
      <w:r w:rsidR="00BD68D8">
        <w:rPr>
          <w:color w:val="auto"/>
          <w:lang w:val="en-GB"/>
        </w:rPr>
        <w:t xml:space="preserve">project, </w:t>
      </w:r>
      <w:r w:rsidRPr="00AA3C64">
        <w:rPr>
          <w:color w:val="auto"/>
          <w:lang w:val="en-GB"/>
        </w:rPr>
        <w:t xml:space="preserve">and list </w:t>
      </w:r>
      <w:r w:rsidR="0007587C">
        <w:rPr>
          <w:color w:val="auto"/>
          <w:lang w:val="en-GB"/>
        </w:rPr>
        <w:t xml:space="preserve">any deviations </w:t>
      </w:r>
      <w:r w:rsidRPr="00AA3C64">
        <w:rPr>
          <w:color w:val="auto"/>
          <w:lang w:val="en-GB"/>
        </w:rPr>
        <w:t xml:space="preserve">in </w:t>
      </w:r>
      <w:r w:rsidR="0007587C">
        <w:rPr>
          <w:color w:val="auto"/>
          <w:lang w:val="en-GB"/>
        </w:rPr>
        <w:t>note form</w:t>
      </w:r>
      <w:r w:rsidRPr="00AA3C64">
        <w:rPr>
          <w:color w:val="auto"/>
          <w:lang w:val="en-GB"/>
        </w:rPr>
        <w:t xml:space="preserve">. </w:t>
      </w:r>
      <w:r w:rsidR="004D3978">
        <w:rPr>
          <w:color w:val="auto"/>
          <w:lang w:val="en-GB"/>
        </w:rPr>
        <w:t>I</w:t>
      </w:r>
      <w:r w:rsidRPr="00AA3C64">
        <w:rPr>
          <w:color w:val="auto"/>
          <w:lang w:val="en-GB"/>
        </w:rPr>
        <w:t xml:space="preserve">ndicate </w:t>
      </w:r>
      <w:r w:rsidRPr="00013BB9">
        <w:rPr>
          <w:color w:val="auto"/>
          <w:lang w:val="en-GB"/>
        </w:rPr>
        <w:t xml:space="preserve">the estimated duration </w:t>
      </w:r>
      <w:r w:rsidR="004D3978">
        <w:rPr>
          <w:color w:val="auto"/>
          <w:lang w:val="en-GB"/>
        </w:rPr>
        <w:t xml:space="preserve">of any </w:t>
      </w:r>
      <w:r w:rsidR="004D3978" w:rsidRPr="00AA3C64">
        <w:rPr>
          <w:color w:val="auto"/>
          <w:lang w:val="en-GB"/>
        </w:rPr>
        <w:t>delays</w:t>
      </w:r>
      <w:r w:rsidRPr="00013BB9">
        <w:rPr>
          <w:color w:val="auto"/>
          <w:lang w:val="en-GB"/>
        </w:rPr>
        <w:t xml:space="preserve">. </w:t>
      </w:r>
    </w:p>
    <w:p w14:paraId="47D160C3" w14:textId="07591AD8" w:rsidR="007446E7" w:rsidRPr="00013BB9" w:rsidRDefault="00013BB9" w:rsidP="00013BB9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>Comment here on the</w:t>
      </w:r>
      <w:r w:rsidR="004D3978">
        <w:rPr>
          <w:color w:val="auto"/>
          <w:lang w:val="en-GB"/>
        </w:rPr>
        <w:t xml:space="preserve"> table</w:t>
      </w:r>
      <w:r w:rsidRPr="00013BB9">
        <w:rPr>
          <w:color w:val="auto"/>
          <w:lang w:val="en-GB"/>
        </w:rPr>
        <w:t xml:space="preserve"> "List of Projects". </w:t>
      </w:r>
    </w:p>
    <w:sdt>
      <w:sdtPr>
        <w:rPr>
          <w:lang w:val="en-GB"/>
        </w:rPr>
        <w:alias w:val="Goals and Results"/>
        <w:tag w:val="Goals and Results"/>
        <w:id w:val="1897161213"/>
        <w:placeholder>
          <w:docPart w:val="F9254C75E7454FDDA79EA4FF93D6AEEB"/>
        </w:placeholder>
      </w:sdtPr>
      <w:sdtEndPr/>
      <w:sdtContent>
        <w:p w14:paraId="36833B51" w14:textId="77777777" w:rsidR="00DF7DFA" w:rsidRPr="003C2968" w:rsidRDefault="00DF7DFA" w:rsidP="00DF7DFA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7153E1F" w14:textId="68CF6A3B" w:rsidR="00195037" w:rsidRDefault="00DF7DFA" w:rsidP="00DF7DFA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 xml:space="preserve"> </w:t>
      </w:r>
      <w:r w:rsidR="00013BB9" w:rsidRPr="00013BB9">
        <w:rPr>
          <w:color w:val="auto"/>
          <w:lang w:val="en-GB"/>
        </w:rPr>
        <w:t xml:space="preserve">For new projects, please provide a short description and the </w:t>
      </w:r>
      <w:r w:rsidR="004D3978" w:rsidRPr="00013BB9">
        <w:rPr>
          <w:color w:val="auto"/>
          <w:lang w:val="en-GB"/>
        </w:rPr>
        <w:t xml:space="preserve">involved </w:t>
      </w:r>
      <w:r w:rsidR="00013BB9" w:rsidRPr="00013BB9">
        <w:rPr>
          <w:color w:val="auto"/>
          <w:lang w:val="en-GB"/>
        </w:rPr>
        <w:t>partners</w:t>
      </w:r>
      <w:r w:rsidR="004B4F09">
        <w:rPr>
          <w:color w:val="auto"/>
          <w:lang w:val="en-GB"/>
        </w:rPr>
        <w:t>.</w:t>
      </w:r>
      <w:r w:rsidR="00013BB9" w:rsidRPr="00013BB9">
        <w:rPr>
          <w:color w:val="auto"/>
          <w:lang w:val="en-GB"/>
        </w:rPr>
        <w:t xml:space="preserve"> </w:t>
      </w:r>
    </w:p>
    <w:p w14:paraId="7600724E" w14:textId="77777777" w:rsidR="00C96DBF" w:rsidRPr="00C96DBF" w:rsidRDefault="00C96DBF" w:rsidP="00DF482E">
      <w:pPr>
        <w:spacing w:before="220" w:after="120"/>
        <w:rPr>
          <w:b/>
          <w:color w:val="auto"/>
          <w:sz w:val="24"/>
          <w:lang w:val="en-GB"/>
        </w:rPr>
      </w:pPr>
      <w:r w:rsidRPr="00C96DBF">
        <w:rPr>
          <w:b/>
          <w:color w:val="auto"/>
          <w:sz w:val="24"/>
          <w:lang w:val="en-GB"/>
        </w:rPr>
        <w:t>Area 1</w:t>
      </w:r>
      <w:bookmarkStart w:id="6" w:name="_GoBack"/>
      <w:bookmarkEnd w:id="6"/>
    </w:p>
    <w:p w14:paraId="1662F059" w14:textId="613F1940" w:rsidR="008361FA" w:rsidRPr="00C82338" w:rsidRDefault="008361FA" w:rsidP="008361FA">
      <w:pPr>
        <w:pStyle w:val="Beschriftung"/>
        <w:keepNext/>
        <w:rPr>
          <w:lang w:val="en-GB"/>
        </w:rPr>
      </w:pPr>
      <w:r w:rsidRPr="00C82338">
        <w:rPr>
          <w:lang w:val="en-GB"/>
        </w:rPr>
        <w:t xml:space="preserve">Table </w:t>
      </w:r>
      <w:r>
        <w:fldChar w:fldCharType="begin"/>
      </w:r>
      <w:r w:rsidRPr="00C82338">
        <w:rPr>
          <w:lang w:val="en-GB"/>
        </w:rPr>
        <w:instrText xml:space="preserve"> SEQ Table \* ARABIC </w:instrText>
      </w:r>
      <w:r>
        <w:fldChar w:fldCharType="separate"/>
      </w:r>
      <w:r w:rsidRPr="00C82338">
        <w:rPr>
          <w:noProof/>
          <w:lang w:val="en-GB"/>
        </w:rPr>
        <w:t>1</w:t>
      </w:r>
      <w:r>
        <w:fldChar w:fldCharType="end"/>
      </w:r>
      <w:r w:rsidRPr="00C8233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316A86" w:rsidRPr="00135070" w14:paraId="35FBFC4F" w14:textId="1BB28662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4B0C1D41" w14:textId="247C5C69" w:rsidR="00316A86" w:rsidRPr="00135070" w:rsidRDefault="00316A86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2ACB2BEB" w14:textId="6E6F6122" w:rsidR="00316A86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="00AA3C64"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076E09E3" w14:textId="1007F5A6" w:rsidR="00316A86" w:rsidRPr="00135070" w:rsidRDefault="00AA3C64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="00316A86"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05B76CE5" w14:textId="152558D6" w:rsidR="00316A86" w:rsidRPr="00135070" w:rsidRDefault="00AA3C64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="00897B4C"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316A86" w:rsidRPr="00135070" w14:paraId="433A8AFE" w14:textId="0A2185B3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1F0B2430" w14:textId="77777777" w:rsidR="00316A86" w:rsidRPr="00135070" w:rsidRDefault="00316A86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1372520225"/>
              <w:placeholder>
                <w:docPart w:val="2B0C8FC987694F34B28540DEB5729105"/>
              </w:placeholder>
              <w:showingPlcHdr/>
            </w:sdtPr>
            <w:sdtEndPr/>
            <w:sdtContent>
              <w:p w14:paraId="097815D7" w14:textId="38CF2665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350F87B2" w14:textId="5925CC38" w:rsidR="00316A86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540217520"/>
                <w:placeholder>
                  <w:docPart w:val="E148D04581644BFFAC1E7AB363DF3696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026595307"/>
              <w:placeholder>
                <w:docPart w:val="4509FEC457954488A557B150E706EE54"/>
              </w:placeholder>
              <w:showingPlcHdr/>
            </w:sdtPr>
            <w:sdtEndPr/>
            <w:sdtContent>
              <w:p w14:paraId="59EAD670" w14:textId="0BC5416C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4F253FA7" w14:textId="476064D3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43C1C88" w14:textId="5683FADB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lastRenderedPageBreak/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521058440"/>
              <w:placeholder>
                <w:docPart w:val="6FB080D6832C42D68F6951D99F30B47A"/>
              </w:placeholder>
              <w:showingPlcHdr/>
            </w:sdtPr>
            <w:sdtEndPr/>
            <w:sdtContent>
              <w:p w14:paraId="211F6D3E" w14:textId="09E57823" w:rsidR="00316A86" w:rsidRPr="002A5298" w:rsidRDefault="00C40C63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2DE5C2ED" w14:textId="46415F04" w:rsidR="00316A86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1495833897"/>
                <w:placeholder>
                  <w:docPart w:val="1A11C16A55B44C4A90A33DF0CC505123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866412287"/>
              <w:placeholder>
                <w:docPart w:val="91BBA4C2F1024EE1A8B0CCFFF3CC3A5E"/>
              </w:placeholder>
              <w:showingPlcHdr/>
            </w:sdtPr>
            <w:sdtEndPr/>
            <w:sdtContent>
              <w:p w14:paraId="3FB83798" w14:textId="168DED7D" w:rsidR="00316A86" w:rsidRPr="002A5298" w:rsidRDefault="00C40C63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7F2F4618" w14:textId="6568C622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1CEF5DFD" w14:textId="0292F2BA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1904293677"/>
              <w:placeholder>
                <w:docPart w:val="7F6018D2B8CE44F58DAEF5805607C54D"/>
              </w:placeholder>
              <w:showingPlcHdr/>
            </w:sdtPr>
            <w:sdtEndPr/>
            <w:sdtContent>
              <w:p w14:paraId="25F58183" w14:textId="31B32263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FDF92FE" w14:textId="7EC57CB5" w:rsidR="00316A86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943611314"/>
                <w:placeholder>
                  <w:docPart w:val="C36864B54A0C42D5AEFE78419E33CE9E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1200243861"/>
              <w:placeholder>
                <w:docPart w:val="ACCA2F62745F4DA483F112FDAC5C1E2D"/>
              </w:placeholder>
              <w:showingPlcHdr/>
            </w:sdtPr>
            <w:sdtEndPr/>
            <w:sdtContent>
              <w:p w14:paraId="1287C407" w14:textId="1DED489E" w:rsidR="00316A86" w:rsidRPr="002A5298" w:rsidRDefault="00C40C63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C40C63" w14:paraId="4F4C72BD" w14:textId="4F6C38A9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4D8CCAFA" w14:textId="19BB22CE" w:rsidR="00316A86" w:rsidRPr="00135070" w:rsidRDefault="00316A86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2D53A9F8" w14:textId="0E5BAF25" w:rsidR="00316A86" w:rsidRPr="00135070" w:rsidRDefault="00316A86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7C134B90" w14:textId="28F5B3F0" w:rsidR="00316A86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649895412"/>
                <w:placeholder>
                  <w:docPart w:val="D965C66CDE2F46C98CC1773A64D8922A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58A19D3F" w14:textId="2987AB6C" w:rsidR="00316A86" w:rsidRPr="00135070" w:rsidRDefault="00316A86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bookmarkEnd w:id="5"/>
    <w:bookmarkEnd w:id="4"/>
    <w:bookmarkEnd w:id="3"/>
    <w:p w14:paraId="764F6A85" w14:textId="3EE56B37" w:rsidR="000B490B" w:rsidRPr="00DF66C3" w:rsidRDefault="000B490B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620579031"/>
        <w:placeholder>
          <w:docPart w:val="BF3BA71702194B03BFBC604DE825F502"/>
        </w:placeholder>
        <w:showingPlcHdr/>
      </w:sdtPr>
      <w:sdtEndPr/>
      <w:sdtContent>
        <w:p w14:paraId="515ED3D3" w14:textId="77777777" w:rsidR="000B490B" w:rsidRDefault="000B490B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A898C9C" w14:textId="30151071" w:rsidR="00DF66C3" w:rsidRPr="00DF66C3" w:rsidRDefault="00DF66C3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1198821959"/>
        <w:placeholder>
          <w:docPart w:val="7531BF5A10FF40FAAF7966501BA43775"/>
        </w:placeholder>
        <w:showingPlcHdr/>
      </w:sdtPr>
      <w:sdtEndPr/>
      <w:sdtContent>
        <w:p w14:paraId="02946284" w14:textId="77777777" w:rsidR="00DF66C3" w:rsidRDefault="00DF66C3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74D052C" w14:textId="77777777" w:rsidR="00C96DBF" w:rsidRPr="00AC2BC2" w:rsidRDefault="00C96DBF" w:rsidP="00DF482E">
      <w:pPr>
        <w:spacing w:before="220" w:after="120"/>
        <w:rPr>
          <w:b/>
          <w:color w:val="auto"/>
          <w:sz w:val="24"/>
          <w:lang w:val="en-GB"/>
        </w:rPr>
      </w:pPr>
      <w:r w:rsidRPr="00AC2BC2">
        <w:rPr>
          <w:b/>
          <w:color w:val="auto"/>
          <w:sz w:val="24"/>
          <w:lang w:val="en-GB"/>
        </w:rPr>
        <w:t>Area 2</w:t>
      </w:r>
    </w:p>
    <w:p w14:paraId="2A101EF4" w14:textId="06AACFB6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2</w:t>
      </w:r>
      <w:r>
        <w:fldChar w:fldCharType="end"/>
      </w:r>
      <w:r w:rsidRPr="003C296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C96DBF" w:rsidRPr="00135070" w14:paraId="335A0D01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1CBCA339" w14:textId="77777777" w:rsidR="00C96DBF" w:rsidRPr="00135070" w:rsidRDefault="00C96DBF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0BCE928F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0ED92B0E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3C5566EB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195114" w:rsidRPr="00135070" w14:paraId="4A58FFBB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20B1ABB8" w14:textId="77777777" w:rsidR="00195114" w:rsidRPr="00135070" w:rsidRDefault="00195114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642270385"/>
              <w:placeholder>
                <w:docPart w:val="D8C723C953364C7E963BFA9F3D0BA63B"/>
              </w:placeholder>
              <w:showingPlcHdr/>
            </w:sdtPr>
            <w:sdtEndPr/>
            <w:sdtContent>
              <w:p w14:paraId="5B1568D7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5F63E662" w14:textId="17E1BDAF" w:rsidR="00195114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622526566"/>
                <w:placeholder>
                  <w:docPart w:val="8B087A716C10461FAD45746A27B26E2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79535647"/>
              <w:placeholder>
                <w:docPart w:val="3D69CF0222814271AB5FBBA63DCE6D4C"/>
              </w:placeholder>
              <w:showingPlcHdr/>
            </w:sdtPr>
            <w:sdtEndPr/>
            <w:sdtContent>
              <w:p w14:paraId="168A151F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648CDD7E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3578EFC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793509438"/>
              <w:placeholder>
                <w:docPart w:val="4118E3C8A50A416FA799DBB62E8BF142"/>
              </w:placeholder>
              <w:showingPlcHdr/>
            </w:sdtPr>
            <w:sdtEndPr/>
            <w:sdtContent>
              <w:p w14:paraId="61154285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7A5D484" w14:textId="46B131EC" w:rsidR="00195114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808850645"/>
                <w:placeholder>
                  <w:docPart w:val="28287133581244F2A274093882A94BA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922957837"/>
              <w:placeholder>
                <w:docPart w:val="960D7C14077842F1ABFA27CDEE890F28"/>
              </w:placeholder>
              <w:showingPlcHdr/>
            </w:sdtPr>
            <w:sdtEndPr/>
            <w:sdtContent>
              <w:p w14:paraId="7FD68A84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00B5AB21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0B1A0836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282307270"/>
              <w:placeholder>
                <w:docPart w:val="F54CB5ACB096405498EE77EBE65F3C59"/>
              </w:placeholder>
              <w:showingPlcHdr/>
            </w:sdtPr>
            <w:sdtEndPr/>
            <w:sdtContent>
              <w:p w14:paraId="00B9C681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7200EFE4" w14:textId="042BBE9B" w:rsidR="00195114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1297600931"/>
                <w:placeholder>
                  <w:docPart w:val="8396BCBFDDA146EA8D251A47C40DA97B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843580199"/>
              <w:placeholder>
                <w:docPart w:val="36AA3EF6FC9A420886FC69151B75270C"/>
              </w:placeholder>
              <w:showingPlcHdr/>
            </w:sdtPr>
            <w:sdtEndPr/>
            <w:sdtContent>
              <w:p w14:paraId="29000467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C40C63" w14:paraId="58DEAD05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472BDF2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50EDC627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4CD7B849" w14:textId="268E0B0B" w:rsidR="00195114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105474252"/>
                <w:placeholder>
                  <w:docPart w:val="FAD45AE62367467E8B44B87D735BB6AE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0AC59480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E22AA1A" w14:textId="77777777" w:rsidR="00195114" w:rsidRPr="00DF66C3" w:rsidRDefault="00195114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-7225218"/>
        <w:placeholder>
          <w:docPart w:val="9313736A62254AA5A656C3B19978B73F"/>
        </w:placeholder>
        <w:showingPlcHdr/>
      </w:sdtPr>
      <w:sdtEndPr/>
      <w:sdtContent>
        <w:p w14:paraId="12E495AB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BFB5652" w14:textId="77777777" w:rsidR="00195114" w:rsidRPr="00DF66C3" w:rsidRDefault="00195114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-122997234"/>
        <w:placeholder>
          <w:docPart w:val="8F9AEFCA64714A02B54287E274B40F23"/>
        </w:placeholder>
        <w:showingPlcHdr/>
      </w:sdtPr>
      <w:sdtEndPr/>
      <w:sdtContent>
        <w:p w14:paraId="242B6B12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10108ED" w14:textId="77777777" w:rsidR="003C2968" w:rsidRPr="003C2968" w:rsidRDefault="003C2968" w:rsidP="003C2968">
      <w:pPr>
        <w:spacing w:before="220" w:after="120"/>
        <w:rPr>
          <w:b/>
          <w:color w:val="auto"/>
          <w:sz w:val="24"/>
          <w:lang w:val="en-GB"/>
        </w:rPr>
      </w:pPr>
      <w:r w:rsidRPr="003C2968">
        <w:rPr>
          <w:b/>
          <w:color w:val="auto"/>
          <w:sz w:val="24"/>
          <w:highlight w:val="yellow"/>
          <w:lang w:val="en-GB"/>
        </w:rPr>
        <w:t>Area n…</w:t>
      </w:r>
    </w:p>
    <w:p w14:paraId="048B4389" w14:textId="1D67FBD8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3</w:t>
      </w:r>
      <w:r>
        <w:fldChar w:fldCharType="end"/>
      </w:r>
      <w:r w:rsidRPr="003C2968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3C2968" w:rsidRPr="00135070" w14:paraId="6C72876D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5CB24665" w14:textId="77777777" w:rsidR="003C2968" w:rsidRPr="00135070" w:rsidRDefault="003C2968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3E4384D5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3F4BA7AF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546CC947" w14:textId="77777777" w:rsidR="003C2968" w:rsidRPr="00135070" w:rsidRDefault="003C2968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3C2968" w:rsidRPr="00135070" w14:paraId="694B039C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00C24A40" w14:textId="77777777" w:rsidR="003C2968" w:rsidRPr="00135070" w:rsidRDefault="003C2968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2137016356"/>
              <w:placeholder>
                <w:docPart w:val="17DFEB198A114B5F877530AFA5ABC839"/>
              </w:placeholder>
              <w:showingPlcHdr/>
            </w:sdtPr>
            <w:sdtEndPr/>
            <w:sdtContent>
              <w:p w14:paraId="38A7313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118257D" w14:textId="77777777" w:rsidR="003C2968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424650734"/>
                <w:placeholder>
                  <w:docPart w:val="DB59A25775E149E89F2B8837B4F8738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64283644"/>
              <w:placeholder>
                <w:docPart w:val="6D440080D33C47B9A22F3C90AB45FECE"/>
              </w:placeholder>
              <w:showingPlcHdr/>
            </w:sdtPr>
            <w:sdtEndPr/>
            <w:sdtContent>
              <w:p w14:paraId="1662D9D2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135070" w14:paraId="091957E0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7DD67775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1659492058"/>
              <w:placeholder>
                <w:docPart w:val="281410BBAC46430F9F1688FAC88C8D9D"/>
              </w:placeholder>
              <w:showingPlcHdr/>
            </w:sdtPr>
            <w:sdtEndPr/>
            <w:sdtContent>
              <w:p w14:paraId="27B1CEB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6B545590" w14:textId="77777777" w:rsidR="003C2968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647436574"/>
                <w:placeholder>
                  <w:docPart w:val="589FC16A45534FA3BC75D134BCDB5C03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820346086"/>
              <w:placeholder>
                <w:docPart w:val="63DA50F6B95742BF8116BEE4A01B07B5"/>
              </w:placeholder>
              <w:showingPlcHdr/>
            </w:sdtPr>
            <w:sdtEndPr/>
            <w:sdtContent>
              <w:p w14:paraId="1D6364A9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135070" w14:paraId="7B286531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2C4CF3DC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481153010"/>
              <w:placeholder>
                <w:docPart w:val="D6673F78CE6A4341B6FA9B5B2488A69A"/>
              </w:placeholder>
              <w:showingPlcHdr/>
            </w:sdtPr>
            <w:sdtEndPr/>
            <w:sdtContent>
              <w:p w14:paraId="1F33FD57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288AB1D9" w14:textId="77777777" w:rsidR="003C2968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362591698"/>
                <w:placeholder>
                  <w:docPart w:val="731117D15EDE4C419B9B939BEC88563B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743843931"/>
              <w:placeholder>
                <w:docPart w:val="2A62999BED0F43C196A0C767D099B695"/>
              </w:placeholder>
              <w:showingPlcHdr/>
            </w:sdtPr>
            <w:sdtEndPr/>
            <w:sdtContent>
              <w:p w14:paraId="6BD590FF" w14:textId="77777777" w:rsidR="003C2968" w:rsidRPr="002A5298" w:rsidRDefault="003C2968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3C2968" w:rsidRPr="00C40C63" w14:paraId="773B53FE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7BF11FE" w14:textId="77777777" w:rsidR="003C2968" w:rsidRPr="00135070" w:rsidRDefault="003C2968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58222D97" w14:textId="77777777" w:rsidR="003C2968" w:rsidRPr="00135070" w:rsidRDefault="003C2968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323BDE69" w14:textId="77777777" w:rsidR="003C2968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2078426226"/>
                <w:placeholder>
                  <w:docPart w:val="7EA37988FAD64AAC8E01F2A949089B09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C2968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3DD032D8" w14:textId="77777777" w:rsidR="003C2968" w:rsidRPr="00135070" w:rsidRDefault="003C2968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3A123B13" w14:textId="77777777" w:rsidR="003C2968" w:rsidRPr="00DF66C3" w:rsidRDefault="003C2968" w:rsidP="003C2968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-1854416723"/>
        <w:placeholder>
          <w:docPart w:val="168A18E7AC3543FAAE0F242BC55FDE09"/>
        </w:placeholder>
        <w:showingPlcHdr/>
      </w:sdtPr>
      <w:sdtEndPr/>
      <w:sdtContent>
        <w:p w14:paraId="68710EDB" w14:textId="77777777" w:rsidR="003C2968" w:rsidRDefault="003C296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453E849" w14:textId="77777777" w:rsidR="003C2968" w:rsidRPr="00DF66C3" w:rsidRDefault="003C2968" w:rsidP="003C2968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-714266059"/>
        <w:placeholder>
          <w:docPart w:val="7748E6C020774319A4AC25659A3B642D"/>
        </w:placeholder>
        <w:showingPlcHdr/>
      </w:sdtPr>
      <w:sdtEndPr/>
      <w:sdtContent>
        <w:p w14:paraId="3203149C" w14:textId="77777777" w:rsidR="003C2968" w:rsidRDefault="003C296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E693BB9" w14:textId="2FB95D10" w:rsidR="00DF482E" w:rsidRPr="00AC2BC2" w:rsidRDefault="003C2968" w:rsidP="003C1ADE">
      <w:pPr>
        <w:spacing w:before="240" w:after="120"/>
        <w:rPr>
          <w:b/>
          <w:color w:val="auto"/>
          <w:sz w:val="24"/>
          <w:lang w:val="en-GB"/>
        </w:rPr>
      </w:pPr>
      <w:r>
        <w:rPr>
          <w:b/>
          <w:color w:val="auto"/>
          <w:sz w:val="24"/>
          <w:highlight w:val="yellow"/>
          <w:lang w:val="en-GB"/>
        </w:rPr>
        <w:t xml:space="preserve">Strategic </w:t>
      </w:r>
      <w:r w:rsidR="00DF482E" w:rsidRPr="00AC2BC2">
        <w:rPr>
          <w:b/>
          <w:color w:val="auto"/>
          <w:sz w:val="24"/>
          <w:highlight w:val="yellow"/>
          <w:lang w:val="en-GB"/>
        </w:rPr>
        <w:t>Area n</w:t>
      </w:r>
    </w:p>
    <w:p w14:paraId="6D4FDA30" w14:textId="1532E231" w:rsidR="003C2968" w:rsidRPr="008361FA" w:rsidRDefault="003C2968" w:rsidP="003C2968">
      <w:pPr>
        <w:pStyle w:val="Beschriftung"/>
        <w:keepNext/>
        <w:rPr>
          <w:lang w:val="en-GB"/>
        </w:rPr>
      </w:pPr>
      <w:r w:rsidRPr="008361FA">
        <w:rPr>
          <w:lang w:val="en-GB"/>
        </w:rPr>
        <w:lastRenderedPageBreak/>
        <w:t xml:space="preserve">Table </w:t>
      </w:r>
      <w:r>
        <w:fldChar w:fldCharType="begin"/>
      </w:r>
      <w:r w:rsidRPr="008361FA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4</w:t>
      </w:r>
      <w:r>
        <w:fldChar w:fldCharType="end"/>
      </w:r>
      <w:r w:rsidRPr="008361FA">
        <w:rPr>
          <w:lang w:val="en-GB"/>
        </w:rPr>
        <w:t xml:space="preserve"> Progress of project work</w:t>
      </w:r>
    </w:p>
    <w:tbl>
      <w:tblPr>
        <w:tblStyle w:val="Listentabelle3Akzent1"/>
        <w:tblW w:w="8075" w:type="dxa"/>
        <w:tblLook w:val="04A0" w:firstRow="1" w:lastRow="0" w:firstColumn="1" w:lastColumn="0" w:noHBand="0" w:noVBand="1"/>
        <w:tblCaption w:val="Fortschritt der Arbeitspakete"/>
        <w:tblDescription w:val="In dieser Tabelle sind die Proje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C96DBF" w:rsidRPr="00135070" w14:paraId="12FB73F6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" w:type="dxa"/>
          </w:tcPr>
          <w:p w14:paraId="34863056" w14:textId="77777777" w:rsidR="00C96DBF" w:rsidRPr="00135070" w:rsidRDefault="00C96DBF" w:rsidP="002A760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097" w:type="dxa"/>
          </w:tcPr>
          <w:p w14:paraId="1AF920DF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108" w:type="dxa"/>
          </w:tcPr>
          <w:p w14:paraId="626EC561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370" w:type="dxa"/>
          </w:tcPr>
          <w:p w14:paraId="4E97072F" w14:textId="77777777" w:rsidR="00C96DBF" w:rsidRPr="00135070" w:rsidRDefault="00C96DBF" w:rsidP="002A760A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195114" w:rsidRPr="00135070" w14:paraId="56F08596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39C6EB2" w14:textId="77777777" w:rsidR="00195114" w:rsidRPr="00135070" w:rsidRDefault="00195114" w:rsidP="002A760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110940424"/>
              <w:placeholder>
                <w:docPart w:val="3C61AE4E9DBC49859D797584B261C302"/>
              </w:placeholder>
              <w:showingPlcHdr/>
            </w:sdtPr>
            <w:sdtEndPr/>
            <w:sdtContent>
              <w:p w14:paraId="334F83B3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0C7C2620" w14:textId="500F89DE" w:rsidR="00195114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727656528"/>
                <w:placeholder>
                  <w:docPart w:val="0620647086D84FCDA114488851BA66ED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1163395750"/>
              <w:placeholder>
                <w:docPart w:val="E6BFDFAE66E34B33872B8A15905AA6E3"/>
              </w:placeholder>
              <w:showingPlcHdr/>
            </w:sdtPr>
            <w:sdtEndPr/>
            <w:sdtContent>
              <w:p w14:paraId="11CF40AA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4EC41625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64419E70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-754669979"/>
              <w:placeholder>
                <w:docPart w:val="5DE6929DB61B40F8AE9B2FB7A44D2751"/>
              </w:placeholder>
              <w:showingPlcHdr/>
            </w:sdtPr>
            <w:sdtEndPr/>
            <w:sdtContent>
              <w:p w14:paraId="44680B73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668C0FAB" w14:textId="68173F9E" w:rsidR="00195114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930270293"/>
                <w:placeholder>
                  <w:docPart w:val="320C7455C03C4C928BDBA3B35AA268AE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411246637"/>
              <w:placeholder>
                <w:docPart w:val="2D85387D867D4AE8BEB55E17DE4C1172"/>
              </w:placeholder>
              <w:showingPlcHdr/>
            </w:sdtPr>
            <w:sdtEndPr/>
            <w:sdtContent>
              <w:p w14:paraId="26420B9C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135070" w14:paraId="40C00B71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5392654D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097" w:type="dxa"/>
          </w:tcPr>
          <w:sdt>
            <w:sdtPr>
              <w:rPr>
                <w:lang w:val="en-GB"/>
              </w:rPr>
              <w:alias w:val="Enter work package title"/>
              <w:tag w:val="Enter work package title"/>
              <w:id w:val="43654439"/>
              <w:placeholder>
                <w:docPart w:val="1758EEBC8023470CB5872D8DC22B9D9C"/>
              </w:placeholder>
              <w:showingPlcHdr/>
            </w:sdtPr>
            <w:sdtEndPr/>
            <w:sdtContent>
              <w:p w14:paraId="32452F56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108" w:type="dxa"/>
          </w:tcPr>
          <w:p w14:paraId="2335D374" w14:textId="022C8CE7" w:rsidR="00195114" w:rsidRPr="00135070" w:rsidRDefault="00D93135" w:rsidP="002A7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1972549263"/>
                <w:placeholder>
                  <w:docPart w:val="01A412156A264F8B99F625FB7A1612AB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1438059283"/>
              <w:placeholder>
                <w:docPart w:val="757A4A4294A54226B74F8E3B448032AD"/>
              </w:placeholder>
              <w:showingPlcHdr/>
            </w:sdtPr>
            <w:sdtEndPr/>
            <w:sdtContent>
              <w:p w14:paraId="62FDE17B" w14:textId="77777777" w:rsidR="00195114" w:rsidRPr="002A5298" w:rsidRDefault="00195114" w:rsidP="002A760A">
                <w:pPr>
                  <w:pStyle w:val="Flietext"/>
                  <w:spacing w:before="0" w:after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tzhaltertext"/>
                    <w:lang w:val="en-US"/>
                  </w:rPr>
                  <w:t>E</w:t>
                </w:r>
                <w:r>
                  <w:rPr>
                    <w:rStyle w:val="Platzhaltertext"/>
                    <w:lang w:val="en-US"/>
                  </w:rPr>
                  <w:t>nter text here.</w:t>
                </w:r>
              </w:p>
            </w:sdtContent>
          </w:sdt>
        </w:tc>
      </w:tr>
      <w:tr w:rsidR="00195114" w:rsidRPr="00C40C63" w14:paraId="71D21FD1" w14:textId="77777777" w:rsidTr="00D63A56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</w:tcPr>
          <w:p w14:paraId="2283CD23" w14:textId="77777777" w:rsidR="00195114" w:rsidRPr="00135070" w:rsidRDefault="00195114" w:rsidP="002A760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097" w:type="dxa"/>
          </w:tcPr>
          <w:p w14:paraId="35617E73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08" w:type="dxa"/>
          </w:tcPr>
          <w:p w14:paraId="783CC73C" w14:textId="37FD1346" w:rsidR="00195114" w:rsidRPr="00135070" w:rsidRDefault="00D93135" w:rsidP="002A7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ercentage"/>
                <w:tag w:val="Percentage"/>
                <w:id w:val="-409769429"/>
                <w:placeholder>
                  <w:docPart w:val="02D630C1FC144A37869D27E625D13815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195114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370" w:type="dxa"/>
          </w:tcPr>
          <w:p w14:paraId="4EB4313F" w14:textId="77777777" w:rsidR="00195114" w:rsidRPr="00135070" w:rsidRDefault="00195114" w:rsidP="002A760A">
            <w:pPr>
              <w:pStyle w:val="Flietex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7254CD5" w14:textId="5894D83C" w:rsidR="00195114" w:rsidRPr="00DF66C3" w:rsidRDefault="00195114" w:rsidP="00602339">
      <w:pPr>
        <w:spacing w:before="220" w:after="220"/>
        <w:rPr>
          <w:b/>
          <w:lang w:val="en-GB"/>
        </w:rPr>
      </w:pPr>
      <w:bookmarkStart w:id="7" w:name="_Toc505700283"/>
      <w:bookmarkStart w:id="8" w:name="_Toc505700498"/>
      <w:bookmarkStart w:id="9" w:name="_Toc19114089"/>
      <w:r w:rsidRPr="00DF66C3">
        <w:rPr>
          <w:b/>
          <w:lang w:val="en-GB"/>
        </w:rPr>
        <w:t>If applicable, describe new projects here:</w:t>
      </w:r>
    </w:p>
    <w:sdt>
      <w:sdtPr>
        <w:rPr>
          <w:lang w:val="en-GB"/>
        </w:rPr>
        <w:alias w:val="New projects "/>
        <w:tag w:val="New projects "/>
        <w:id w:val="-2079506580"/>
        <w:placeholder>
          <w:docPart w:val="0BA9FF7084964226B817F1F4BCE26FB3"/>
        </w:placeholder>
        <w:showingPlcHdr/>
      </w:sdtPr>
      <w:sdtEndPr/>
      <w:sdtContent>
        <w:p w14:paraId="6D017585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E081207" w14:textId="77777777" w:rsidR="00195114" w:rsidRPr="00DF66C3" w:rsidRDefault="00195114" w:rsidP="00602339">
      <w:pPr>
        <w:spacing w:before="220" w:after="220"/>
        <w:rPr>
          <w:b/>
          <w:lang w:val="en-GB"/>
        </w:rPr>
      </w:pPr>
      <w:r w:rsidRPr="00DF66C3">
        <w:rPr>
          <w:b/>
          <w:lang w:val="en-GB"/>
        </w:rPr>
        <w:t>Results per area:</w:t>
      </w:r>
    </w:p>
    <w:sdt>
      <w:sdtPr>
        <w:rPr>
          <w:lang w:val="en-GB"/>
        </w:rPr>
        <w:alias w:val="Results per area"/>
        <w:tag w:val="Results per area"/>
        <w:id w:val="1670213463"/>
        <w:placeholder>
          <w:docPart w:val="6E6B0AFDF8994DD8A0379979817411F0"/>
        </w:placeholder>
        <w:showingPlcHdr/>
      </w:sdtPr>
      <w:sdtEndPr/>
      <w:sdtContent>
        <w:p w14:paraId="26A87C5F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0A1BF1B" w14:textId="4696F122" w:rsidR="00BB6088" w:rsidRPr="00135070" w:rsidRDefault="00840DD1" w:rsidP="00195114">
      <w:pPr>
        <w:pStyle w:val="berschrift2"/>
        <w:ind w:left="567" w:hanging="567"/>
        <w:rPr>
          <w:lang w:val="en-GB"/>
        </w:rPr>
      </w:pPr>
      <w:r>
        <w:rPr>
          <w:lang w:val="en-GB"/>
        </w:rPr>
        <w:t>Changes in the further course of the project</w:t>
      </w:r>
    </w:p>
    <w:p w14:paraId="3114D496" w14:textId="24293F42" w:rsidR="00840DD1" w:rsidRDefault="00840DD1" w:rsidP="00BF791B">
      <w:pPr>
        <w:pStyle w:val="Listenabsatz"/>
        <w:numPr>
          <w:ilvl w:val="0"/>
          <w:numId w:val="8"/>
        </w:numPr>
        <w:rPr>
          <w:lang w:val="en-GB"/>
        </w:rPr>
      </w:pPr>
      <w:r w:rsidRPr="00840DD1">
        <w:rPr>
          <w:lang w:val="en-GB"/>
        </w:rPr>
        <w:t>Are there any changes</w:t>
      </w:r>
      <w:r>
        <w:rPr>
          <w:lang w:val="en-GB"/>
        </w:rPr>
        <w:t xml:space="preserve"> in the </w:t>
      </w:r>
      <w:r w:rsidR="00300867">
        <w:rPr>
          <w:lang w:val="en-GB"/>
        </w:rPr>
        <w:t xml:space="preserve">course of </w:t>
      </w:r>
      <w:r w:rsidR="00BF791B">
        <w:rPr>
          <w:lang w:val="en-GB"/>
        </w:rPr>
        <w:t xml:space="preserve">the </w:t>
      </w:r>
      <w:r>
        <w:rPr>
          <w:lang w:val="en-GB"/>
        </w:rPr>
        <w:t>project</w:t>
      </w:r>
      <w:r w:rsidR="00300867">
        <w:rPr>
          <w:lang w:val="en-GB"/>
        </w:rPr>
        <w:t>s</w:t>
      </w:r>
      <w:r w:rsidRPr="00840DD1">
        <w:rPr>
          <w:lang w:val="en-GB"/>
        </w:rPr>
        <w:t>? What effects do they have? How does the plan</w:t>
      </w:r>
      <w:r w:rsidR="00BF791B">
        <w:rPr>
          <w:lang w:val="en-GB"/>
        </w:rPr>
        <w:t>ning</w:t>
      </w:r>
      <w:r w:rsidRPr="00840DD1">
        <w:rPr>
          <w:lang w:val="en-GB"/>
        </w:rPr>
        <w:t xml:space="preserve"> need to </w:t>
      </w:r>
      <w:proofErr w:type="gramStart"/>
      <w:r w:rsidRPr="00840DD1">
        <w:rPr>
          <w:lang w:val="en-GB"/>
        </w:rPr>
        <w:t>be adjusted</w:t>
      </w:r>
      <w:proofErr w:type="gramEnd"/>
      <w:r>
        <w:rPr>
          <w:lang w:val="en-GB"/>
        </w:rPr>
        <w:t>?</w:t>
      </w:r>
    </w:p>
    <w:p w14:paraId="72371974" w14:textId="63A66FAD" w:rsidR="00840DD1" w:rsidRPr="00840DD1" w:rsidRDefault="00840DD1" w:rsidP="00BF791B">
      <w:pPr>
        <w:pStyle w:val="Listenabsatz"/>
        <w:numPr>
          <w:ilvl w:val="0"/>
          <w:numId w:val="8"/>
        </w:numPr>
        <w:rPr>
          <w:lang w:val="en-GB"/>
        </w:rPr>
      </w:pPr>
      <w:r w:rsidRPr="00840DD1">
        <w:rPr>
          <w:lang w:val="en-GB"/>
        </w:rPr>
        <w:t xml:space="preserve">If necessary, you can </w:t>
      </w:r>
      <w:r w:rsidR="004D3978">
        <w:rPr>
          <w:lang w:val="en-GB"/>
        </w:rPr>
        <w:t>add</w:t>
      </w:r>
      <w:r w:rsidR="004D3978" w:rsidRPr="00840DD1">
        <w:rPr>
          <w:lang w:val="en-GB"/>
        </w:rPr>
        <w:t xml:space="preserve"> </w:t>
      </w:r>
      <w:r w:rsidRPr="00840DD1">
        <w:rPr>
          <w:lang w:val="en-GB"/>
        </w:rPr>
        <w:t>a revised project plan here.</w:t>
      </w:r>
    </w:p>
    <w:sdt>
      <w:sdtPr>
        <w:rPr>
          <w:lang w:val="en-GB"/>
        </w:rPr>
        <w:alias w:val="Changes in the future of the project"/>
        <w:tag w:val="Changes in the future of the project"/>
        <w:id w:val="747619139"/>
        <w:placeholder>
          <w:docPart w:val="F15C85D68FC04B00A507417EF2DC9C2F"/>
        </w:placeholder>
        <w:showingPlcHdr/>
      </w:sdtPr>
      <w:sdtEndPr/>
      <w:sdtContent>
        <w:p w14:paraId="24D66C08" w14:textId="336D3750" w:rsidR="00D421E9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11C9EF8" w14:textId="02805692" w:rsidR="00BB6088" w:rsidRPr="00135070" w:rsidRDefault="00300867" w:rsidP="00D421E9">
      <w:pPr>
        <w:pStyle w:val="berschrift1"/>
        <w:rPr>
          <w:lang w:val="en-GB"/>
        </w:rPr>
      </w:pPr>
      <w:r>
        <w:rPr>
          <w:lang w:val="en-GB"/>
        </w:rPr>
        <w:t>Consortium</w:t>
      </w:r>
      <w:r w:rsidR="006261D9" w:rsidRPr="00135070">
        <w:rPr>
          <w:lang w:val="en-GB"/>
        </w:rPr>
        <w:t xml:space="preserve"> </w:t>
      </w:r>
      <w:r w:rsidR="001A085D">
        <w:rPr>
          <w:lang w:val="en-GB"/>
        </w:rPr>
        <w:t>and c</w:t>
      </w:r>
      <w:r w:rsidR="006261D9" w:rsidRPr="00135070">
        <w:rPr>
          <w:lang w:val="en-GB"/>
        </w:rPr>
        <w:t>ooperation</w:t>
      </w:r>
    </w:p>
    <w:p w14:paraId="190652F1" w14:textId="1E2E0A87" w:rsidR="006E3B2B" w:rsidRDefault="00A00B77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Have there been major changes to</w:t>
      </w:r>
      <w:r w:rsidR="006E3B2B" w:rsidRPr="006E3B2B">
        <w:rPr>
          <w:lang w:val="en-GB"/>
        </w:rPr>
        <w:t xml:space="preserve"> the </w:t>
      </w:r>
      <w:r w:rsidR="00300867">
        <w:rPr>
          <w:lang w:val="en-GB"/>
        </w:rPr>
        <w:t>consortium</w:t>
      </w:r>
      <w:r w:rsidR="006E3B2B" w:rsidRPr="006E3B2B">
        <w:rPr>
          <w:lang w:val="en-GB"/>
        </w:rPr>
        <w:t>?</w:t>
      </w:r>
    </w:p>
    <w:p w14:paraId="524716E4" w14:textId="67C023C3" w:rsidR="006E3B2B" w:rsidRDefault="00BF791B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Do they have</w:t>
      </w:r>
      <w:r w:rsidR="006E3B2B" w:rsidRPr="006E3B2B">
        <w:rPr>
          <w:lang w:val="en-GB"/>
        </w:rPr>
        <w:t xml:space="preserve"> effect</w:t>
      </w:r>
      <w:r>
        <w:rPr>
          <w:lang w:val="en-GB"/>
        </w:rPr>
        <w:t>s</w:t>
      </w:r>
      <w:r w:rsidR="006E3B2B" w:rsidRPr="006E3B2B">
        <w:rPr>
          <w:lang w:val="en-GB"/>
        </w:rPr>
        <w:t xml:space="preserve"> on the cost/fina</w:t>
      </w:r>
      <w:r w:rsidR="006E3B2B">
        <w:rPr>
          <w:lang w:val="en-GB"/>
        </w:rPr>
        <w:t>ncing structure and objectives?</w:t>
      </w:r>
    </w:p>
    <w:p w14:paraId="52E4385E" w14:textId="681F831E" w:rsidR="00DF66C3" w:rsidRPr="006E3B2B" w:rsidRDefault="00DF66C3" w:rsidP="00D726AF">
      <w:pPr>
        <w:pStyle w:val="Listenabsatz"/>
        <w:numPr>
          <w:ilvl w:val="0"/>
          <w:numId w:val="8"/>
        </w:numPr>
        <w:rPr>
          <w:lang w:val="en-GB"/>
        </w:rPr>
      </w:pPr>
      <w:r>
        <w:rPr>
          <w:lang w:val="en-GB"/>
        </w:rPr>
        <w:t>Describe the cooperation within the consortium.</w:t>
      </w:r>
    </w:p>
    <w:sdt>
      <w:sdtPr>
        <w:rPr>
          <w:lang w:val="en-GB"/>
        </w:rPr>
        <w:alias w:val="Consortium and cooperation"/>
        <w:tag w:val="Consortium and cooperation"/>
        <w:id w:val="1314299994"/>
        <w:placeholder>
          <w:docPart w:val="6C9830442D1E41EE8945D3B7CDE6DAC0"/>
        </w:placeholder>
        <w:showingPlcHdr/>
      </w:sdtPr>
      <w:sdtEndPr/>
      <w:sdtContent>
        <w:p w14:paraId="7A37100C" w14:textId="77777777" w:rsidR="00900174" w:rsidRPr="002A5298" w:rsidRDefault="00900174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49E6ED2" w14:textId="15BE7325" w:rsidR="00BB427B" w:rsidRPr="00373B54" w:rsidRDefault="00BB427B" w:rsidP="00BB427B">
      <w:pPr>
        <w:pStyle w:val="berschrift2"/>
        <w:ind w:left="567" w:hanging="567"/>
      </w:pPr>
      <w:r>
        <w:t>Scientific</w:t>
      </w:r>
      <w:r w:rsidR="006A209E">
        <w:t xml:space="preserve"> </w:t>
      </w:r>
      <w:proofErr w:type="spellStart"/>
      <w:r w:rsidR="006A209E">
        <w:t>p</w:t>
      </w:r>
      <w:r w:rsidRPr="00373B54">
        <w:t>artner</w:t>
      </w:r>
      <w:r>
        <w:t>s</w:t>
      </w:r>
      <w:proofErr w:type="spellEnd"/>
    </w:p>
    <w:p w14:paraId="4A25770F" w14:textId="349E6444" w:rsidR="007446E7" w:rsidRPr="007446E7" w:rsidRDefault="00032674" w:rsidP="00D726AF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>
        <w:rPr>
          <w:color w:val="auto"/>
          <w:lang w:val="en-GB"/>
        </w:rPr>
        <w:t xml:space="preserve">Explain </w:t>
      </w:r>
      <w:r w:rsidR="004D3978">
        <w:rPr>
          <w:color w:val="auto"/>
          <w:lang w:val="en-GB"/>
        </w:rPr>
        <w:t xml:space="preserve">the </w:t>
      </w:r>
      <w:r>
        <w:rPr>
          <w:color w:val="auto"/>
          <w:lang w:val="en-GB"/>
        </w:rPr>
        <w:t xml:space="preserve">entrance </w:t>
      </w:r>
      <w:r w:rsidR="004D3978">
        <w:rPr>
          <w:color w:val="auto"/>
          <w:lang w:val="en-GB"/>
        </w:rPr>
        <w:t xml:space="preserve">and </w:t>
      </w:r>
      <w:r w:rsidR="0005201A">
        <w:rPr>
          <w:color w:val="auto"/>
          <w:lang w:val="en-GB"/>
        </w:rPr>
        <w:t>exit</w:t>
      </w:r>
      <w:r w:rsidR="00BB427B" w:rsidRPr="007446E7">
        <w:rPr>
          <w:color w:val="auto"/>
          <w:lang w:val="en-GB"/>
        </w:rPr>
        <w:t xml:space="preserve"> of scientific partners.</w:t>
      </w:r>
      <w:r w:rsidR="00946BAF" w:rsidRPr="007446E7">
        <w:rPr>
          <w:color w:val="auto"/>
          <w:lang w:val="en-GB"/>
        </w:rPr>
        <w:t xml:space="preserve"> </w:t>
      </w:r>
    </w:p>
    <w:p w14:paraId="6907DFFA" w14:textId="1E1FF7AE" w:rsidR="0005201A" w:rsidRPr="0005201A" w:rsidRDefault="0005201A" w:rsidP="0005201A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 w:rsidRPr="0005201A">
        <w:rPr>
          <w:color w:val="auto"/>
          <w:lang w:val="en-GB"/>
        </w:rPr>
        <w:t xml:space="preserve">For new partner entries, describe </w:t>
      </w:r>
      <w:r w:rsidR="004B4F09">
        <w:rPr>
          <w:color w:val="auto"/>
          <w:lang w:val="en-GB"/>
        </w:rPr>
        <w:t>role and expected benefits.</w:t>
      </w:r>
    </w:p>
    <w:sdt>
      <w:sdtPr>
        <w:rPr>
          <w:lang w:val="en-GB"/>
        </w:rPr>
        <w:alias w:val="Scientific partners"/>
        <w:tag w:val="Scientific partners"/>
        <w:id w:val="1130284172"/>
        <w:placeholder>
          <w:docPart w:val="1335A77D1EC248EE9C9FF91EA1FEE78F"/>
        </w:placeholder>
        <w:showingPlcHdr/>
      </w:sdtPr>
      <w:sdtEndPr/>
      <w:sdtContent>
        <w:p w14:paraId="46076A97" w14:textId="6335FF31" w:rsidR="00900174" w:rsidRDefault="0090017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34A9BD1" w14:textId="2C92FD6B" w:rsidR="003C2968" w:rsidRPr="003C2968" w:rsidRDefault="003C2968" w:rsidP="003C2968">
      <w:pPr>
        <w:pStyle w:val="Beschriftung"/>
        <w:keepNext/>
        <w:rPr>
          <w:lang w:val="en-GB"/>
        </w:rPr>
      </w:pPr>
      <w:r w:rsidRPr="003C2968">
        <w:rPr>
          <w:lang w:val="en-GB"/>
        </w:rPr>
        <w:t xml:space="preserve">Table </w:t>
      </w:r>
      <w:r>
        <w:fldChar w:fldCharType="begin"/>
      </w:r>
      <w:r w:rsidRPr="003C2968">
        <w:rPr>
          <w:lang w:val="en-GB"/>
        </w:rPr>
        <w:instrText xml:space="preserve"> SEQ Table \* ARABIC </w:instrText>
      </w:r>
      <w:r>
        <w:fldChar w:fldCharType="separate"/>
      </w:r>
      <w:r w:rsidR="008361FA">
        <w:rPr>
          <w:noProof/>
          <w:lang w:val="en-GB"/>
        </w:rPr>
        <w:t>5</w:t>
      </w:r>
      <w:r>
        <w:fldChar w:fldCharType="end"/>
      </w:r>
      <w:r w:rsidRPr="003C2968">
        <w:rPr>
          <w:lang w:val="en-GB"/>
        </w:rPr>
        <w:t xml:space="preserve"> Key data of new partner organisation</w:t>
      </w:r>
    </w:p>
    <w:tbl>
      <w:tblPr>
        <w:tblStyle w:val="Listentabelle3Akzent1"/>
        <w:tblW w:w="7933" w:type="dxa"/>
        <w:tblLook w:val="04A0" w:firstRow="1" w:lastRow="0" w:firstColumn="1" w:lastColumn="0" w:noHBand="0" w:noVBand="1"/>
        <w:tblCaption w:val="Daten einer neuen Projektbeteiligung"/>
        <w:tblDescription w:val="Hier sollen die Eckdaten zu einer neuen Projektbeteiligung (Partnerorganisation) eingetragen werden. "/>
      </w:tblPr>
      <w:tblGrid>
        <w:gridCol w:w="2405"/>
        <w:gridCol w:w="5528"/>
      </w:tblGrid>
      <w:tr w:rsidR="00946BAF" w14:paraId="51D65045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05" w:type="dxa"/>
          </w:tcPr>
          <w:p w14:paraId="5EFE2DCF" w14:textId="7DF4BF18" w:rsidR="00946BAF" w:rsidRPr="00F40C53" w:rsidRDefault="00AC2BC2" w:rsidP="00C60237">
            <w:pPr>
              <w:spacing w:before="60" w:after="60" w:line="270" w:lineRule="exact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Key </w:t>
            </w:r>
            <w:proofErr w:type="spellStart"/>
            <w:r>
              <w:rPr>
                <w:color w:val="FFFFFF" w:themeColor="background1"/>
              </w:rPr>
              <w:t>data</w:t>
            </w:r>
            <w:proofErr w:type="spellEnd"/>
          </w:p>
        </w:tc>
        <w:tc>
          <w:tcPr>
            <w:tcW w:w="5528" w:type="dxa"/>
          </w:tcPr>
          <w:p w14:paraId="58305915" w14:textId="1D090806" w:rsidR="00946BAF" w:rsidRPr="00F40C53" w:rsidRDefault="00AC2BC2" w:rsidP="00C60237">
            <w:pPr>
              <w:spacing w:before="60" w:after="60" w:line="27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Description</w:t>
            </w:r>
          </w:p>
        </w:tc>
      </w:tr>
      <w:tr w:rsidR="00946BAF" w14:paraId="67911696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5D25882" w14:textId="63E7260D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</w:rPr>
              <w:t xml:space="preserve">Name </w:t>
            </w:r>
            <w:proofErr w:type="spellStart"/>
            <w:r w:rsidRPr="00946BAF">
              <w:rPr>
                <w:color w:val="auto"/>
                <w:szCs w:val="20"/>
              </w:rPr>
              <w:t>of</w:t>
            </w:r>
            <w:proofErr w:type="spellEnd"/>
            <w:r w:rsidRPr="00946BAF">
              <w:rPr>
                <w:color w:val="auto"/>
                <w:szCs w:val="20"/>
              </w:rPr>
              <w:t xml:space="preserve"> </w:t>
            </w:r>
            <w:proofErr w:type="spellStart"/>
            <w:r w:rsidRPr="00946BAF">
              <w:rPr>
                <w:color w:val="auto"/>
                <w:szCs w:val="20"/>
              </w:rPr>
              <w:t>organisation</w:t>
            </w:r>
            <w:proofErr w:type="spellEnd"/>
          </w:p>
        </w:tc>
        <w:tc>
          <w:tcPr>
            <w:tcW w:w="5528" w:type="dxa"/>
          </w:tcPr>
          <w:p w14:paraId="119A4D38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6430BF50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41C7001" w14:textId="4558949E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</w:rPr>
              <w:t xml:space="preserve">Link </w:t>
            </w:r>
            <w:proofErr w:type="spellStart"/>
            <w:r w:rsidRPr="00946BAF">
              <w:rPr>
                <w:color w:val="auto"/>
                <w:szCs w:val="20"/>
              </w:rPr>
              <w:t>to</w:t>
            </w:r>
            <w:proofErr w:type="spellEnd"/>
            <w:r w:rsidRPr="00946BAF">
              <w:rPr>
                <w:color w:val="auto"/>
                <w:szCs w:val="20"/>
              </w:rPr>
              <w:t xml:space="preserve"> </w:t>
            </w:r>
            <w:proofErr w:type="spellStart"/>
            <w:r w:rsidRPr="00946BAF">
              <w:rPr>
                <w:color w:val="auto"/>
                <w:szCs w:val="20"/>
              </w:rPr>
              <w:t>website</w:t>
            </w:r>
            <w:proofErr w:type="spellEnd"/>
          </w:p>
        </w:tc>
        <w:tc>
          <w:tcPr>
            <w:tcW w:w="5528" w:type="dxa"/>
          </w:tcPr>
          <w:p w14:paraId="1201A557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410018A6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D284F8E" w14:textId="74BFF798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  <w:lang w:val="en-GB"/>
              </w:rPr>
              <w:t>Short description</w:t>
            </w:r>
          </w:p>
        </w:tc>
        <w:tc>
          <w:tcPr>
            <w:tcW w:w="5528" w:type="dxa"/>
          </w:tcPr>
          <w:p w14:paraId="4E80DF37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4392BBD2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BE5FB6" w14:textId="09A01EBF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color w:val="auto"/>
                <w:szCs w:val="20"/>
                <w:lang w:val="en-GB"/>
              </w:rPr>
              <w:t>Role in the Centre</w:t>
            </w:r>
          </w:p>
        </w:tc>
        <w:tc>
          <w:tcPr>
            <w:tcW w:w="5528" w:type="dxa"/>
          </w:tcPr>
          <w:p w14:paraId="116AA6EE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70608259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F3C4C71" w14:textId="07F8339F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proofErr w:type="spellStart"/>
            <w:r w:rsidRPr="00946BAF">
              <w:rPr>
                <w:color w:val="auto"/>
                <w:szCs w:val="20"/>
              </w:rPr>
              <w:t>Expected</w:t>
            </w:r>
            <w:proofErr w:type="spellEnd"/>
            <w:r w:rsidRPr="00946BAF">
              <w:rPr>
                <w:color w:val="auto"/>
                <w:szCs w:val="20"/>
              </w:rPr>
              <w:t xml:space="preserve"> </w:t>
            </w:r>
            <w:proofErr w:type="spellStart"/>
            <w:r w:rsidRPr="00946BAF">
              <w:rPr>
                <w:color w:val="auto"/>
                <w:szCs w:val="20"/>
              </w:rPr>
              <w:t>benefit</w:t>
            </w:r>
            <w:proofErr w:type="spellEnd"/>
          </w:p>
        </w:tc>
        <w:tc>
          <w:tcPr>
            <w:tcW w:w="5528" w:type="dxa"/>
          </w:tcPr>
          <w:p w14:paraId="774D6D21" w14:textId="77777777" w:rsidR="00946BAF" w:rsidRPr="002A760A" w:rsidRDefault="00946BAF" w:rsidP="00C60237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946BAF" w14:paraId="634D8D64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17577CF" w14:textId="234BB9FD" w:rsidR="00946BAF" w:rsidRPr="00946BAF" w:rsidRDefault="00946BAF" w:rsidP="00C60237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946BAF">
              <w:rPr>
                <w:rFonts w:ascii="Calibri" w:hAnsi="Calibri"/>
                <w:szCs w:val="20"/>
                <w:lang w:eastAsia="de-DE"/>
              </w:rPr>
              <w:lastRenderedPageBreak/>
              <w:t xml:space="preserve">Key </w:t>
            </w:r>
            <w:proofErr w:type="spellStart"/>
            <w:r w:rsidRPr="00946BAF">
              <w:rPr>
                <w:rFonts w:ascii="Calibri" w:hAnsi="Calibri"/>
                <w:szCs w:val="20"/>
                <w:lang w:eastAsia="de-DE"/>
              </w:rPr>
              <w:t>persons</w:t>
            </w:r>
            <w:proofErr w:type="spellEnd"/>
          </w:p>
        </w:tc>
        <w:tc>
          <w:tcPr>
            <w:tcW w:w="5528" w:type="dxa"/>
          </w:tcPr>
          <w:p w14:paraId="52821431" w14:textId="77777777" w:rsidR="00946BAF" w:rsidRPr="002A760A" w:rsidRDefault="00946BAF" w:rsidP="00C60237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109E3FB2" w14:textId="3458A921" w:rsidR="00BB427B" w:rsidRPr="00373B54" w:rsidRDefault="00BB427B" w:rsidP="00BB427B">
      <w:pPr>
        <w:pStyle w:val="berschrift2"/>
        <w:ind w:left="567" w:hanging="567"/>
      </w:pPr>
      <w:r>
        <w:t>Company</w:t>
      </w:r>
      <w:r w:rsidR="006A209E">
        <w:t xml:space="preserve"> </w:t>
      </w:r>
      <w:proofErr w:type="spellStart"/>
      <w:r w:rsidR="006A209E">
        <w:t>p</w:t>
      </w:r>
      <w:r w:rsidRPr="00373B54">
        <w:t>artner</w:t>
      </w:r>
      <w:r>
        <w:t>s</w:t>
      </w:r>
      <w:proofErr w:type="spellEnd"/>
    </w:p>
    <w:p w14:paraId="6B3AD906" w14:textId="4ADFD880" w:rsidR="007446E7" w:rsidRPr="0005201A" w:rsidRDefault="00032674" w:rsidP="0005201A">
      <w:pPr>
        <w:pStyle w:val="Listenabsatz"/>
        <w:numPr>
          <w:ilvl w:val="0"/>
          <w:numId w:val="11"/>
        </w:numPr>
        <w:rPr>
          <w:color w:val="auto"/>
          <w:lang w:val="en-GB"/>
        </w:rPr>
      </w:pPr>
      <w:r>
        <w:rPr>
          <w:color w:val="auto"/>
          <w:lang w:val="en-GB"/>
        </w:rPr>
        <w:t xml:space="preserve">Explain </w:t>
      </w:r>
      <w:r w:rsidR="008959E9">
        <w:rPr>
          <w:color w:val="auto"/>
          <w:lang w:val="en-GB"/>
        </w:rPr>
        <w:t xml:space="preserve">the </w:t>
      </w:r>
      <w:r>
        <w:rPr>
          <w:color w:val="auto"/>
          <w:lang w:val="en-GB"/>
        </w:rPr>
        <w:t xml:space="preserve">entrance </w:t>
      </w:r>
      <w:r w:rsidR="004D3978">
        <w:rPr>
          <w:color w:val="auto"/>
          <w:lang w:val="en-GB"/>
        </w:rPr>
        <w:t>and</w:t>
      </w:r>
      <w:r w:rsidR="004D3978" w:rsidRPr="0005201A">
        <w:rPr>
          <w:color w:val="auto"/>
          <w:lang w:val="en-GB"/>
        </w:rPr>
        <w:t xml:space="preserve"> </w:t>
      </w:r>
      <w:r w:rsidR="0005201A" w:rsidRPr="0005201A">
        <w:rPr>
          <w:color w:val="auto"/>
          <w:lang w:val="en-GB"/>
        </w:rPr>
        <w:t>exit of company partners.</w:t>
      </w:r>
    </w:p>
    <w:p w14:paraId="461C0749" w14:textId="1B2ED1A1" w:rsidR="0005201A" w:rsidRPr="0005201A" w:rsidRDefault="0005201A" w:rsidP="00441F60">
      <w:pPr>
        <w:pStyle w:val="Listenabsatz"/>
        <w:numPr>
          <w:ilvl w:val="0"/>
          <w:numId w:val="11"/>
        </w:numPr>
        <w:rPr>
          <w:lang w:val="en-GB"/>
        </w:rPr>
      </w:pPr>
      <w:r w:rsidRPr="0005201A">
        <w:rPr>
          <w:color w:val="auto"/>
          <w:lang w:val="en-GB"/>
        </w:rPr>
        <w:t xml:space="preserve">For new partner entries, describe role and expected benefits </w:t>
      </w:r>
    </w:p>
    <w:sdt>
      <w:sdtPr>
        <w:rPr>
          <w:lang w:val="en-GB"/>
        </w:rPr>
        <w:alias w:val="Company partners"/>
        <w:tag w:val="Company partners"/>
        <w:id w:val="2128501295"/>
        <w:placeholder>
          <w:docPart w:val="BD488BD565394D9F947A68953E23F235"/>
        </w:placeholder>
        <w:showingPlcHdr/>
      </w:sdtPr>
      <w:sdtEndPr/>
      <w:sdtContent>
        <w:p w14:paraId="11B58CC8" w14:textId="77777777" w:rsidR="00195114" w:rsidRDefault="0019511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F773558" w14:textId="0CBDD851" w:rsidR="008361FA" w:rsidRPr="008361FA" w:rsidRDefault="008361FA" w:rsidP="008361FA">
      <w:pPr>
        <w:pStyle w:val="Beschriftung"/>
        <w:keepNext/>
        <w:rPr>
          <w:lang w:val="en-GB"/>
        </w:rPr>
      </w:pPr>
      <w:r w:rsidRPr="008361FA">
        <w:rPr>
          <w:lang w:val="en-GB"/>
        </w:rPr>
        <w:t xml:space="preserve">Table </w:t>
      </w:r>
      <w:r>
        <w:fldChar w:fldCharType="begin"/>
      </w:r>
      <w:r w:rsidRPr="008361FA">
        <w:rPr>
          <w:lang w:val="en-GB"/>
        </w:rPr>
        <w:instrText xml:space="preserve"> SEQ Table \* ARABIC </w:instrText>
      </w:r>
      <w:r>
        <w:fldChar w:fldCharType="separate"/>
      </w:r>
      <w:r>
        <w:rPr>
          <w:noProof/>
          <w:lang w:val="en-GB"/>
        </w:rPr>
        <w:t>6</w:t>
      </w:r>
      <w:r>
        <w:fldChar w:fldCharType="end"/>
      </w:r>
      <w:r w:rsidRPr="008361FA">
        <w:rPr>
          <w:lang w:val="en-GB"/>
        </w:rPr>
        <w:t xml:space="preserve"> Key data of new partner organisation</w:t>
      </w:r>
    </w:p>
    <w:tbl>
      <w:tblPr>
        <w:tblStyle w:val="Listentabelle3Akzent1"/>
        <w:tblW w:w="7933" w:type="dxa"/>
        <w:tblLook w:val="04A0" w:firstRow="1" w:lastRow="0" w:firstColumn="1" w:lastColumn="0" w:noHBand="0" w:noVBand="1"/>
        <w:tblCaption w:val="Daten einer neuen Projektbeteiligung"/>
        <w:tblDescription w:val="Hier sollen die Eckdaten zu einer neuen Projektbeteiligung (Partnerorganisation) eingetragen werden. "/>
      </w:tblPr>
      <w:tblGrid>
        <w:gridCol w:w="2405"/>
        <w:gridCol w:w="5528"/>
      </w:tblGrid>
      <w:tr w:rsidR="00AC2BC2" w:rsidRPr="00AC2BC2" w14:paraId="7C04F522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05" w:type="dxa"/>
          </w:tcPr>
          <w:p w14:paraId="0B68CC49" w14:textId="1E545374" w:rsidR="00AC2BC2" w:rsidRPr="00AC2BC2" w:rsidRDefault="00AC2BC2" w:rsidP="008361FA">
            <w:pPr>
              <w:spacing w:before="60" w:after="60" w:line="270" w:lineRule="exact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Key </w:t>
            </w:r>
            <w:proofErr w:type="spellStart"/>
            <w:r>
              <w:rPr>
                <w:color w:val="FFFFFF" w:themeColor="background1"/>
              </w:rPr>
              <w:t>data</w:t>
            </w:r>
            <w:proofErr w:type="spellEnd"/>
          </w:p>
        </w:tc>
        <w:tc>
          <w:tcPr>
            <w:tcW w:w="5528" w:type="dxa"/>
          </w:tcPr>
          <w:p w14:paraId="4E71BA4D" w14:textId="7AA99B58" w:rsidR="00AC2BC2" w:rsidRPr="00AC2BC2" w:rsidRDefault="00AC2BC2" w:rsidP="008361FA">
            <w:pPr>
              <w:spacing w:before="60" w:after="60" w:line="27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color w:val="FFFFFF" w:themeColor="background1"/>
              </w:rPr>
              <w:t>Description</w:t>
            </w:r>
          </w:p>
        </w:tc>
      </w:tr>
      <w:tr w:rsidR="00AC2BC2" w:rsidRPr="00AC2BC2" w14:paraId="5F1496B5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53D1F65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</w:rPr>
              <w:t xml:space="preserve">Name </w:t>
            </w:r>
            <w:proofErr w:type="spellStart"/>
            <w:r w:rsidRPr="00AC2BC2">
              <w:rPr>
                <w:color w:val="auto"/>
                <w:szCs w:val="20"/>
              </w:rPr>
              <w:t>of</w:t>
            </w:r>
            <w:proofErr w:type="spellEnd"/>
            <w:r w:rsidRPr="00AC2BC2">
              <w:rPr>
                <w:color w:val="auto"/>
                <w:szCs w:val="20"/>
              </w:rPr>
              <w:t xml:space="preserve"> </w:t>
            </w:r>
            <w:proofErr w:type="spellStart"/>
            <w:r w:rsidRPr="00AC2BC2">
              <w:rPr>
                <w:color w:val="auto"/>
                <w:szCs w:val="20"/>
              </w:rPr>
              <w:t>organisation</w:t>
            </w:r>
            <w:proofErr w:type="spellEnd"/>
          </w:p>
        </w:tc>
        <w:tc>
          <w:tcPr>
            <w:tcW w:w="5528" w:type="dxa"/>
          </w:tcPr>
          <w:p w14:paraId="74EA643E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77FE1F89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3E68515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</w:rPr>
              <w:t xml:space="preserve">Link </w:t>
            </w:r>
            <w:proofErr w:type="spellStart"/>
            <w:r w:rsidRPr="00AC2BC2">
              <w:rPr>
                <w:color w:val="auto"/>
                <w:szCs w:val="20"/>
              </w:rPr>
              <w:t>to</w:t>
            </w:r>
            <w:proofErr w:type="spellEnd"/>
            <w:r w:rsidRPr="00AC2BC2">
              <w:rPr>
                <w:color w:val="auto"/>
                <w:szCs w:val="20"/>
              </w:rPr>
              <w:t xml:space="preserve"> </w:t>
            </w:r>
            <w:proofErr w:type="spellStart"/>
            <w:r w:rsidRPr="00AC2BC2">
              <w:rPr>
                <w:color w:val="auto"/>
                <w:szCs w:val="20"/>
              </w:rPr>
              <w:t>website</w:t>
            </w:r>
            <w:proofErr w:type="spellEnd"/>
          </w:p>
        </w:tc>
        <w:tc>
          <w:tcPr>
            <w:tcW w:w="5528" w:type="dxa"/>
          </w:tcPr>
          <w:p w14:paraId="2D8C3C9D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72C357F4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B0CB611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  <w:lang w:val="en-GB"/>
              </w:rPr>
              <w:t>Short description</w:t>
            </w:r>
          </w:p>
        </w:tc>
        <w:tc>
          <w:tcPr>
            <w:tcW w:w="5528" w:type="dxa"/>
          </w:tcPr>
          <w:p w14:paraId="61B18836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275FDE93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B1231C3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color w:val="auto"/>
                <w:szCs w:val="20"/>
                <w:lang w:val="en-GB"/>
              </w:rPr>
              <w:t>Role in the Centre</w:t>
            </w:r>
          </w:p>
        </w:tc>
        <w:tc>
          <w:tcPr>
            <w:tcW w:w="5528" w:type="dxa"/>
          </w:tcPr>
          <w:p w14:paraId="140BE514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3F018052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3EA6A9F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proofErr w:type="spellStart"/>
            <w:r w:rsidRPr="00AC2BC2">
              <w:rPr>
                <w:color w:val="auto"/>
                <w:szCs w:val="20"/>
              </w:rPr>
              <w:t>Expected</w:t>
            </w:r>
            <w:proofErr w:type="spellEnd"/>
            <w:r w:rsidRPr="00AC2BC2">
              <w:rPr>
                <w:color w:val="auto"/>
                <w:szCs w:val="20"/>
              </w:rPr>
              <w:t xml:space="preserve"> </w:t>
            </w:r>
            <w:proofErr w:type="spellStart"/>
            <w:r w:rsidRPr="00AC2BC2">
              <w:rPr>
                <w:color w:val="auto"/>
                <w:szCs w:val="20"/>
              </w:rPr>
              <w:t>benefit</w:t>
            </w:r>
            <w:proofErr w:type="spellEnd"/>
          </w:p>
        </w:tc>
        <w:tc>
          <w:tcPr>
            <w:tcW w:w="5528" w:type="dxa"/>
          </w:tcPr>
          <w:p w14:paraId="73091898" w14:textId="77777777" w:rsidR="00AC2BC2" w:rsidRPr="002A760A" w:rsidRDefault="00AC2BC2" w:rsidP="008361FA">
            <w:pPr>
              <w:spacing w:before="60" w:after="60" w:line="27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AC2BC2" w:rsidRPr="00AC2BC2" w14:paraId="689F4508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7A4A26E" w14:textId="77777777" w:rsidR="00AC2BC2" w:rsidRPr="00AC2BC2" w:rsidRDefault="00AC2BC2" w:rsidP="008361FA">
            <w:pPr>
              <w:spacing w:before="60" w:after="60" w:line="270" w:lineRule="exact"/>
              <w:rPr>
                <w:color w:val="auto"/>
                <w:szCs w:val="20"/>
              </w:rPr>
            </w:pPr>
            <w:r w:rsidRPr="00AC2BC2">
              <w:rPr>
                <w:rFonts w:ascii="Calibri" w:hAnsi="Calibri"/>
                <w:szCs w:val="20"/>
                <w:lang w:eastAsia="de-DE"/>
              </w:rPr>
              <w:t xml:space="preserve">Key </w:t>
            </w:r>
            <w:proofErr w:type="spellStart"/>
            <w:r w:rsidRPr="00AC2BC2">
              <w:rPr>
                <w:rFonts w:ascii="Calibri" w:hAnsi="Calibri"/>
                <w:szCs w:val="20"/>
                <w:lang w:eastAsia="de-DE"/>
              </w:rPr>
              <w:t>persons</w:t>
            </w:r>
            <w:proofErr w:type="spellEnd"/>
          </w:p>
        </w:tc>
        <w:tc>
          <w:tcPr>
            <w:tcW w:w="5528" w:type="dxa"/>
          </w:tcPr>
          <w:p w14:paraId="41F82B3B" w14:textId="77777777" w:rsidR="00AC2BC2" w:rsidRPr="002A760A" w:rsidRDefault="00AC2BC2" w:rsidP="008361FA">
            <w:pPr>
              <w:spacing w:before="60" w:after="60" w:line="27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66A9FFC6" w14:textId="75754749" w:rsidR="005F789B" w:rsidRDefault="005F789B" w:rsidP="0014235B">
      <w:pPr>
        <w:pStyle w:val="berschrift1"/>
      </w:pPr>
      <w:r>
        <w:t xml:space="preserve">Centre </w:t>
      </w:r>
      <w:r w:rsidR="006A209E">
        <w:t>m</w:t>
      </w:r>
      <w:r>
        <w:t>anagement</w:t>
      </w:r>
    </w:p>
    <w:p w14:paraId="0AD9D507" w14:textId="58F2958C" w:rsidR="0014235B" w:rsidRPr="00373B54" w:rsidRDefault="0014235B" w:rsidP="0014235B">
      <w:pPr>
        <w:pStyle w:val="berschrift2"/>
        <w:ind w:left="567" w:hanging="567"/>
      </w:pPr>
      <w:proofErr w:type="spellStart"/>
      <w:r>
        <w:t>Centre</w:t>
      </w:r>
      <w:proofErr w:type="spellEnd"/>
      <w:r>
        <w:t xml:space="preserve"> </w:t>
      </w:r>
      <w:proofErr w:type="spellStart"/>
      <w:r w:rsidRPr="00373B54">
        <w:t>management</w:t>
      </w:r>
      <w:proofErr w:type="spellEnd"/>
    </w:p>
    <w:p w14:paraId="638A8A7D" w14:textId="0BCEA021" w:rsidR="00120932" w:rsidRPr="00EB3DB7" w:rsidRDefault="005F789B" w:rsidP="008E2D25">
      <w:pPr>
        <w:pStyle w:val="blauerInfotext"/>
        <w:numPr>
          <w:ilvl w:val="0"/>
          <w:numId w:val="11"/>
        </w:numPr>
        <w:rPr>
          <w:color w:val="auto"/>
        </w:rPr>
      </w:pP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Were there 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any 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personnel or structural changes in the management of the 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COMET C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entre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in the reporting period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? </w:t>
      </w:r>
      <w:r w:rsidR="00EB3DB7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Which meetings took place?</w:t>
      </w:r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Describe important</w:t>
      </w:r>
      <w:r w:rsidR="00120932"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results.</w:t>
      </w:r>
    </w:p>
    <w:p w14:paraId="7C2D1FF1" w14:textId="31DC13DA" w:rsidR="005F789B" w:rsidRPr="00EB3DB7" w:rsidRDefault="00D93135" w:rsidP="006F355D">
      <w:pPr>
        <w:pStyle w:val="blauerInfotext"/>
        <w:spacing w:before="120" w:after="100"/>
        <w:rPr>
          <w:color w:val="A6A6A6" w:themeColor="background1" w:themeShade="A6"/>
        </w:rPr>
      </w:pPr>
      <w:sdt>
        <w:sdtPr>
          <w:rPr>
            <w:color w:val="A6A6A6" w:themeColor="background1" w:themeShade="A6"/>
            <w:lang w:val="en-GB"/>
          </w:rPr>
          <w:alias w:val="Centre management"/>
          <w:tag w:val="Centre management"/>
          <w:id w:val="1748850420"/>
          <w:placeholder>
            <w:docPart w:val="BE251F1820E1400DB11C38FD780F66AF"/>
          </w:placeholder>
          <w:showingPlcHdr/>
        </w:sdtPr>
        <w:sdtEndPr/>
        <w:sdtContent>
          <w:r w:rsidR="005F789B" w:rsidRPr="008361FA">
            <w:rPr>
              <w:rStyle w:val="Platzhaltertext"/>
              <w:color w:val="A6A6A6" w:themeColor="background1" w:themeShade="A6"/>
              <w:sz w:val="22"/>
              <w:szCs w:val="22"/>
              <w:lang w:val="en-US"/>
            </w:rPr>
            <w:t>Enter text here.</w:t>
          </w:r>
        </w:sdtContent>
      </w:sdt>
    </w:p>
    <w:p w14:paraId="176A7CFF" w14:textId="119FD8EA" w:rsidR="005F789B" w:rsidRPr="00BB427B" w:rsidRDefault="005F789B" w:rsidP="005F789B">
      <w:pPr>
        <w:pStyle w:val="berschrift2"/>
        <w:ind w:left="567" w:hanging="567"/>
        <w:rPr>
          <w:color w:val="auto"/>
          <w:lang w:val="en-GB"/>
        </w:rPr>
      </w:pPr>
      <w:r>
        <w:t xml:space="preserve">Ownership </w:t>
      </w:r>
      <w:proofErr w:type="spellStart"/>
      <w:r>
        <w:t>structure</w:t>
      </w:r>
      <w:proofErr w:type="spellEnd"/>
    </w:p>
    <w:p w14:paraId="275CF95F" w14:textId="285A5764" w:rsidR="008361FA" w:rsidRPr="008361FA" w:rsidRDefault="006A209E" w:rsidP="008361FA">
      <w:pPr>
        <w:pStyle w:val="blauerInfotext"/>
        <w:numPr>
          <w:ilvl w:val="0"/>
          <w:numId w:val="11"/>
        </w:numPr>
        <w:rPr>
          <w:color w:val="auto"/>
          <w:sz w:val="22"/>
          <w:lang w:val="en-GB"/>
        </w:rPr>
      </w:pPr>
      <w:r w:rsidRPr="00120932">
        <w:rPr>
          <w:rFonts w:eastAsiaTheme="minorHAnsi"/>
          <w:color w:val="auto"/>
          <w:sz w:val="22"/>
          <w:lang w:val="en-GB"/>
        </w:rPr>
        <w:t>Were there changes</w:t>
      </w:r>
      <w:r w:rsidR="00120932">
        <w:rPr>
          <w:rFonts w:eastAsiaTheme="minorHAnsi"/>
          <w:color w:val="auto"/>
          <w:sz w:val="22"/>
          <w:lang w:val="en-GB"/>
        </w:rPr>
        <w:t xml:space="preserve"> in the reporting period</w:t>
      </w:r>
      <w:r w:rsidRPr="00120932">
        <w:rPr>
          <w:rFonts w:eastAsiaTheme="minorHAnsi"/>
          <w:color w:val="auto"/>
          <w:sz w:val="22"/>
          <w:lang w:val="en-GB"/>
        </w:rPr>
        <w:t>?</w:t>
      </w:r>
    </w:p>
    <w:p w14:paraId="5C414B17" w14:textId="0F4B8D16" w:rsidR="008361FA" w:rsidRPr="008361FA" w:rsidRDefault="008361FA" w:rsidP="008361FA">
      <w:pPr>
        <w:pStyle w:val="Beschriftung"/>
        <w:keepNext/>
        <w:rPr>
          <w:lang w:val="en-GB"/>
        </w:rPr>
      </w:pPr>
      <w:r w:rsidRPr="008361FA">
        <w:rPr>
          <w:lang w:val="en-GB"/>
        </w:rPr>
        <w:t xml:space="preserve">Table </w:t>
      </w:r>
      <w:r>
        <w:fldChar w:fldCharType="begin"/>
      </w:r>
      <w:r w:rsidRPr="008361FA">
        <w:rPr>
          <w:lang w:val="en-GB"/>
        </w:rPr>
        <w:instrText xml:space="preserve"> SEQ Table \* ARABIC </w:instrText>
      </w:r>
      <w:r>
        <w:fldChar w:fldCharType="separate"/>
      </w:r>
      <w:r w:rsidRPr="008361FA">
        <w:rPr>
          <w:noProof/>
          <w:lang w:val="en-GB"/>
        </w:rPr>
        <w:t>7</w:t>
      </w:r>
      <w:r>
        <w:fldChar w:fldCharType="end"/>
      </w:r>
      <w:r w:rsidRPr="008361FA">
        <w:rPr>
          <w:lang w:val="en-GB"/>
        </w:rPr>
        <w:t xml:space="preserve"> Owners and their shares</w:t>
      </w:r>
    </w:p>
    <w:tbl>
      <w:tblPr>
        <w:tblStyle w:val="Listentabelle3Akzent1"/>
        <w:tblW w:w="0" w:type="auto"/>
        <w:tblLook w:val="04A0" w:firstRow="1" w:lastRow="0" w:firstColumn="1" w:lastColumn="0" w:noHBand="0" w:noVBand="1"/>
        <w:tblCaption w:val="Eigentümerstruktur"/>
        <w:tblDescription w:val="Hier sollen die Eigentümerorganisationen des COMET-Zentrums und ihre Anteile dargestellt werden. "/>
      </w:tblPr>
      <w:tblGrid>
        <w:gridCol w:w="4531"/>
        <w:gridCol w:w="1843"/>
      </w:tblGrid>
      <w:tr w:rsidR="008361FA" w:rsidRPr="00AC2BC2" w14:paraId="5FB3FD0F" w14:textId="77777777" w:rsidTr="00D63A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31" w:type="dxa"/>
          </w:tcPr>
          <w:p w14:paraId="4BA25206" w14:textId="77777777" w:rsidR="008361FA" w:rsidRPr="00AC2BC2" w:rsidRDefault="008361FA" w:rsidP="00A00A29">
            <w:pPr>
              <w:keepNext/>
              <w:spacing w:before="60" w:after="60"/>
              <w:rPr>
                <w:b w:val="0"/>
                <w:color w:val="FFFFFF" w:themeColor="background1"/>
                <w:szCs w:val="22"/>
              </w:rPr>
            </w:pPr>
            <w:r w:rsidRPr="00AC2BC2">
              <w:rPr>
                <w:color w:val="FFFFFF" w:themeColor="background1"/>
                <w:szCs w:val="22"/>
              </w:rPr>
              <w:t xml:space="preserve">Name </w:t>
            </w:r>
            <w:proofErr w:type="spellStart"/>
            <w:r>
              <w:rPr>
                <w:color w:val="FFFFFF" w:themeColor="background1"/>
                <w:szCs w:val="22"/>
              </w:rPr>
              <w:t>of</w:t>
            </w:r>
            <w:proofErr w:type="spellEnd"/>
            <w:r>
              <w:rPr>
                <w:color w:val="FFFFFF" w:themeColor="background1"/>
                <w:szCs w:val="22"/>
              </w:rPr>
              <w:t xml:space="preserve"> </w:t>
            </w:r>
            <w:proofErr w:type="spellStart"/>
            <w:r>
              <w:rPr>
                <w:color w:val="FFFFFF" w:themeColor="background1"/>
                <w:szCs w:val="22"/>
              </w:rPr>
              <w:t>owner</w:t>
            </w:r>
            <w:proofErr w:type="spellEnd"/>
            <w:r>
              <w:rPr>
                <w:color w:val="FFFFFF" w:themeColor="background1"/>
                <w:szCs w:val="22"/>
              </w:rPr>
              <w:t xml:space="preserve"> </w:t>
            </w:r>
            <w:proofErr w:type="spellStart"/>
            <w:r>
              <w:rPr>
                <w:color w:val="FFFFFF" w:themeColor="background1"/>
                <w:szCs w:val="22"/>
              </w:rPr>
              <w:t>organisations</w:t>
            </w:r>
            <w:proofErr w:type="spellEnd"/>
          </w:p>
        </w:tc>
        <w:tc>
          <w:tcPr>
            <w:tcW w:w="1843" w:type="dxa"/>
          </w:tcPr>
          <w:p w14:paraId="2D31847A" w14:textId="77777777" w:rsidR="008361FA" w:rsidRPr="00AC2BC2" w:rsidRDefault="008361FA" w:rsidP="00A00A29">
            <w:pPr>
              <w:keepNext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  <w:szCs w:val="22"/>
              </w:rPr>
            </w:pPr>
            <w:r>
              <w:rPr>
                <w:color w:val="FFFFFF" w:themeColor="background1"/>
                <w:szCs w:val="22"/>
              </w:rPr>
              <w:t>Share</w:t>
            </w:r>
            <w:r w:rsidRPr="00AC2BC2">
              <w:rPr>
                <w:color w:val="FFFFFF" w:themeColor="background1"/>
                <w:szCs w:val="22"/>
              </w:rPr>
              <w:t xml:space="preserve"> (in %)</w:t>
            </w:r>
          </w:p>
        </w:tc>
      </w:tr>
      <w:tr w:rsidR="008361FA" w:rsidRPr="00AC2BC2" w14:paraId="44EFBE79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6FFFFE5" w14:textId="3C30B2AC" w:rsidR="002A760A" w:rsidRPr="00AC2BC2" w:rsidRDefault="002A760A" w:rsidP="002A760A">
            <w:pPr>
              <w:spacing w:before="60" w:after="60"/>
            </w:pPr>
          </w:p>
        </w:tc>
        <w:tc>
          <w:tcPr>
            <w:tcW w:w="1843" w:type="dxa"/>
          </w:tcPr>
          <w:p w14:paraId="7608A6B1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63D67865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C6B10A2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7269E72C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61FA" w:rsidRPr="00AC2BC2" w14:paraId="53C4983B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5D5ACCF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61534D2D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2B070499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810E3F4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7B05DD48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61FA" w:rsidRPr="00AC2BC2" w14:paraId="4C17983C" w14:textId="77777777" w:rsidTr="00D63A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7483BB8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3927EF64" w14:textId="77777777" w:rsidR="008361FA" w:rsidRPr="00AC2BC2" w:rsidRDefault="008361FA" w:rsidP="00A00A2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61FA" w:rsidRPr="00AC2BC2" w14:paraId="57DF539D" w14:textId="77777777" w:rsidTr="00D63A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0380585" w14:textId="77777777" w:rsidR="008361FA" w:rsidRPr="00AC2BC2" w:rsidRDefault="008361FA" w:rsidP="00A00A29">
            <w:pPr>
              <w:spacing w:before="60" w:after="60"/>
            </w:pPr>
          </w:p>
        </w:tc>
        <w:tc>
          <w:tcPr>
            <w:tcW w:w="1843" w:type="dxa"/>
          </w:tcPr>
          <w:p w14:paraId="4038A359" w14:textId="77777777" w:rsidR="008361FA" w:rsidRPr="00AC2BC2" w:rsidRDefault="008361FA" w:rsidP="00A00A29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DC51273" w14:textId="77777777" w:rsidR="008361FA" w:rsidRPr="00EB3DB7" w:rsidRDefault="00D93135" w:rsidP="006F355D">
      <w:pPr>
        <w:pStyle w:val="blauerInfotext"/>
        <w:spacing w:before="120" w:after="100"/>
        <w:rPr>
          <w:color w:val="A6A6A6" w:themeColor="background1" w:themeShade="A6"/>
        </w:rPr>
      </w:pPr>
      <w:sdt>
        <w:sdtPr>
          <w:rPr>
            <w:color w:val="A6A6A6" w:themeColor="background1" w:themeShade="A6"/>
            <w:lang w:val="en-GB"/>
          </w:rPr>
          <w:alias w:val="Centre management"/>
          <w:tag w:val="Centre management"/>
          <w:id w:val="1493992423"/>
          <w:placeholder>
            <w:docPart w:val="F894EFBCB3EE4554B645FE00FE504837"/>
          </w:placeholder>
          <w:showingPlcHdr/>
        </w:sdtPr>
        <w:sdtEndPr/>
        <w:sdtContent>
          <w:r w:rsidR="008361FA" w:rsidRPr="008361FA">
            <w:rPr>
              <w:rStyle w:val="Platzhaltertext"/>
              <w:color w:val="A6A6A6" w:themeColor="background1" w:themeShade="A6"/>
              <w:sz w:val="22"/>
              <w:szCs w:val="22"/>
              <w:lang w:val="en-US"/>
            </w:rPr>
            <w:t>Enter text here.</w:t>
          </w:r>
        </w:sdtContent>
      </w:sdt>
    </w:p>
    <w:p w14:paraId="5EBD306A" w14:textId="73BA9B58" w:rsidR="0014235B" w:rsidRPr="00CD466D" w:rsidRDefault="0014235B" w:rsidP="0014235B">
      <w:pPr>
        <w:pStyle w:val="berschrift2"/>
        <w:ind w:left="567" w:hanging="567"/>
      </w:pPr>
      <w:bookmarkStart w:id="10" w:name="_Toc367443157"/>
      <w:bookmarkStart w:id="11" w:name="_Toc534718993"/>
      <w:r w:rsidRPr="00CD466D">
        <w:lastRenderedPageBreak/>
        <w:t xml:space="preserve">Boards </w:t>
      </w:r>
      <w:proofErr w:type="spellStart"/>
      <w:r w:rsidR="004D3978">
        <w:t>and</w:t>
      </w:r>
      <w:proofErr w:type="spellEnd"/>
      <w:r w:rsidR="004D3978" w:rsidRPr="00CD466D">
        <w:t xml:space="preserve"> </w:t>
      </w:r>
      <w:proofErr w:type="spellStart"/>
      <w:r w:rsidR="00E46208">
        <w:t>m</w:t>
      </w:r>
      <w:r w:rsidRPr="00CD466D">
        <w:t>eetings</w:t>
      </w:r>
      <w:bookmarkEnd w:id="10"/>
      <w:bookmarkEnd w:id="11"/>
      <w:proofErr w:type="spellEnd"/>
    </w:p>
    <w:p w14:paraId="3EF23EDF" w14:textId="3D3716E5" w:rsidR="006A209E" w:rsidRDefault="008E7180" w:rsidP="008361FA">
      <w:pPr>
        <w:pStyle w:val="blauerInfotext"/>
        <w:numPr>
          <w:ilvl w:val="0"/>
          <w:numId w:val="33"/>
        </w:numPr>
        <w:rPr>
          <w:color w:val="auto"/>
          <w:sz w:val="22"/>
          <w:lang w:val="en-GB"/>
        </w:rPr>
      </w:pPr>
      <w:r>
        <w:rPr>
          <w:color w:val="auto"/>
          <w:sz w:val="22"/>
          <w:lang w:val="en-GB"/>
        </w:rPr>
        <w:t xml:space="preserve">Describe any changes or occurrences (such as approvals, resolutions, meetings) of </w:t>
      </w:r>
      <w:r w:rsidR="00120932">
        <w:rPr>
          <w:color w:val="auto"/>
          <w:sz w:val="22"/>
          <w:lang w:val="en-GB"/>
        </w:rPr>
        <w:t>the COMET Centre’s boards</w:t>
      </w:r>
      <w:r>
        <w:rPr>
          <w:color w:val="auto"/>
          <w:sz w:val="22"/>
          <w:lang w:val="en-GB"/>
        </w:rPr>
        <w:t xml:space="preserve"> (such as strategic</w:t>
      </w:r>
      <w:r w:rsidR="00120932">
        <w:rPr>
          <w:color w:val="auto"/>
          <w:sz w:val="22"/>
          <w:lang w:val="en-GB"/>
        </w:rPr>
        <w:t xml:space="preserve"> board</w:t>
      </w:r>
      <w:r>
        <w:rPr>
          <w:color w:val="auto"/>
          <w:sz w:val="22"/>
          <w:lang w:val="en-GB"/>
        </w:rPr>
        <w:t xml:space="preserve">, </w:t>
      </w:r>
      <w:r w:rsidR="00120932">
        <w:rPr>
          <w:color w:val="auto"/>
          <w:sz w:val="22"/>
          <w:lang w:val="en-GB"/>
        </w:rPr>
        <w:t>supervisory board</w:t>
      </w:r>
      <w:r>
        <w:rPr>
          <w:color w:val="auto"/>
          <w:sz w:val="22"/>
          <w:lang w:val="en-GB"/>
        </w:rPr>
        <w:t>, general assembly</w:t>
      </w:r>
      <w:r w:rsidR="00120932">
        <w:rPr>
          <w:color w:val="auto"/>
          <w:sz w:val="22"/>
          <w:lang w:val="en-GB"/>
        </w:rPr>
        <w:t>,</w:t>
      </w:r>
      <w:r w:rsidR="00120932" w:rsidRPr="00120932">
        <w:rPr>
          <w:color w:val="auto"/>
          <w:sz w:val="22"/>
          <w:lang w:val="en-GB"/>
        </w:rPr>
        <w:t xml:space="preserve"> </w:t>
      </w:r>
      <w:r w:rsidR="00120932">
        <w:rPr>
          <w:color w:val="auto"/>
          <w:sz w:val="22"/>
          <w:lang w:val="en-GB"/>
        </w:rPr>
        <w:t>advisory board etc.</w:t>
      </w:r>
      <w:r>
        <w:rPr>
          <w:color w:val="auto"/>
          <w:sz w:val="22"/>
          <w:lang w:val="en-GB"/>
        </w:rPr>
        <w:t>).</w:t>
      </w:r>
    </w:p>
    <w:sdt>
      <w:sdtPr>
        <w:rPr>
          <w:rStyle w:val="Platzhaltertext"/>
          <w:lang w:val="en-US"/>
        </w:rPr>
        <w:alias w:val="Boards and Meetings"/>
        <w:tag w:val="Boards and Meetings"/>
        <w:id w:val="1136148927"/>
        <w:placeholder>
          <w:docPart w:val="78054F8E74A0404EBAD8AC623BC69338"/>
        </w:placeholder>
        <w:showingPlcHdr/>
      </w:sdtPr>
      <w:sdtEndPr>
        <w:rPr>
          <w:rStyle w:val="Platzhaltertext"/>
        </w:rPr>
      </w:sdtEndPr>
      <w:sdtContent>
        <w:p w14:paraId="4E0AC890" w14:textId="77777777" w:rsidR="00120932" w:rsidRPr="00120932" w:rsidRDefault="00120932" w:rsidP="00C60237">
          <w:pPr>
            <w:pStyle w:val="Flietext"/>
            <w:rPr>
              <w:rStyle w:val="Platzhaltertext"/>
              <w:lang w:val="en-US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B3E80C1" w14:textId="0F8868B4" w:rsidR="00BB427B" w:rsidRPr="00900174" w:rsidRDefault="00BB427B" w:rsidP="00900174">
      <w:pPr>
        <w:pStyle w:val="berschrift2"/>
        <w:ind w:left="567" w:hanging="567"/>
      </w:pPr>
      <w:r w:rsidRPr="00900174">
        <w:t xml:space="preserve">HR </w:t>
      </w:r>
      <w:proofErr w:type="spellStart"/>
      <w:r w:rsidRPr="00900174">
        <w:t>planning</w:t>
      </w:r>
      <w:proofErr w:type="spellEnd"/>
      <w:r w:rsidRPr="00900174">
        <w:t xml:space="preserve"> </w:t>
      </w:r>
      <w:proofErr w:type="spellStart"/>
      <w:r w:rsidRPr="00900174">
        <w:t>and</w:t>
      </w:r>
      <w:proofErr w:type="spellEnd"/>
      <w:r w:rsidRPr="00900174">
        <w:t xml:space="preserve"> </w:t>
      </w:r>
      <w:proofErr w:type="spellStart"/>
      <w:r w:rsidRPr="00900174">
        <w:t>development</w:t>
      </w:r>
      <w:proofErr w:type="spellEnd"/>
    </w:p>
    <w:p w14:paraId="567064D4" w14:textId="35724106" w:rsidR="00BB427B" w:rsidRPr="00487194" w:rsidRDefault="00BB427B" w:rsidP="00D726AF">
      <w:pPr>
        <w:pStyle w:val="blauerInfotext"/>
        <w:numPr>
          <w:ilvl w:val="0"/>
          <w:numId w:val="11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</w:pPr>
      <w:proofErr w:type="gramStart"/>
      <w:r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Have Gender Mainstreaming measures</w:t>
      </w:r>
      <w:r w:rsidR="00D93699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been implemented</w:t>
      </w:r>
      <w:proofErr w:type="gramEnd"/>
      <w:r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?</w:t>
      </w:r>
    </w:p>
    <w:p w14:paraId="30D8F135" w14:textId="5DF2D958" w:rsidR="00BB427B" w:rsidRPr="00120932" w:rsidRDefault="00120932" w:rsidP="00D726AF">
      <w:pPr>
        <w:pStyle w:val="blauerInfotext"/>
        <w:numPr>
          <w:ilvl w:val="0"/>
          <w:numId w:val="11"/>
        </w:numPr>
        <w:rPr>
          <w:color w:val="auto"/>
          <w:lang w:val="en-GB"/>
        </w:rPr>
      </w:pPr>
      <w:proofErr w:type="gramStart"/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Have specific personnel development measures been carried out</w:t>
      </w:r>
      <w:proofErr w:type="gramEnd"/>
      <w:r w:rsidRPr="00120932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at the COMET Centre </w:t>
      </w:r>
      <w:r w:rsidR="00781CDE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(e.g. training </w:t>
      </w:r>
      <w: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and</w:t>
      </w:r>
      <w:r w:rsidR="00BB427B"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qualification measures, exchange of personnel</w:t>
      </w:r>
      <w: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 etc.</w:t>
      </w:r>
      <w:r w:rsidR="00BB427B" w:rsidRPr="00487194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)? </w:t>
      </w:r>
    </w:p>
    <w:sdt>
      <w:sdtPr>
        <w:rPr>
          <w:lang w:val="en-GB"/>
        </w:rPr>
        <w:alias w:val="HR planning and development"/>
        <w:tag w:val="HR planning and development"/>
        <w:id w:val="-833456711"/>
        <w:placeholder>
          <w:docPart w:val="E02A6D894EC1476984FF957328322DF4"/>
        </w:placeholder>
        <w:showingPlcHdr/>
      </w:sdtPr>
      <w:sdtEndPr/>
      <w:sdtContent>
        <w:p w14:paraId="4B428F77" w14:textId="77777777" w:rsidR="00900174" w:rsidRDefault="00900174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29CD52E4" w14:textId="64E119AE" w:rsidR="006A209E" w:rsidRDefault="006A209E" w:rsidP="006A209E">
      <w:pPr>
        <w:pStyle w:val="berschrift2"/>
        <w:ind w:left="567" w:hanging="567"/>
      </w:pPr>
      <w:r>
        <w:t xml:space="preserve">Public </w:t>
      </w:r>
      <w:proofErr w:type="spellStart"/>
      <w:r w:rsidR="00E46208">
        <w:t>r</w:t>
      </w:r>
      <w:r w:rsidR="00E46208" w:rsidRPr="006A209E">
        <w:t>elations</w:t>
      </w:r>
      <w:proofErr w:type="spellEnd"/>
    </w:p>
    <w:p w14:paraId="77BB48FA" w14:textId="7687AC70" w:rsidR="006A209E" w:rsidRPr="00781CDE" w:rsidRDefault="00E46208" w:rsidP="00E46208">
      <w:pPr>
        <w:pStyle w:val="blauerInfotext"/>
        <w:spacing w:before="120" w:after="0"/>
        <w:contextualSpacing/>
        <w:rPr>
          <w:color w:val="auto"/>
          <w:sz w:val="22"/>
          <w:lang w:val="en-GB"/>
        </w:rPr>
      </w:pPr>
      <w:r>
        <w:rPr>
          <w:color w:val="auto"/>
          <w:sz w:val="22"/>
          <w:lang w:val="en-GB"/>
        </w:rPr>
        <w:t xml:space="preserve">Refer to important events </w:t>
      </w:r>
      <w:r w:rsidR="009F664A" w:rsidRPr="00781CDE">
        <w:rPr>
          <w:color w:val="auto"/>
          <w:sz w:val="22"/>
          <w:lang w:val="en-GB"/>
        </w:rPr>
        <w:t xml:space="preserve">and </w:t>
      </w:r>
      <w:r w:rsidR="003F7266" w:rsidRPr="00781CDE">
        <w:rPr>
          <w:color w:val="auto"/>
          <w:sz w:val="22"/>
          <w:lang w:val="en-GB"/>
        </w:rPr>
        <w:t>occurrences</w:t>
      </w:r>
      <w:r w:rsidR="006A209E" w:rsidRPr="00781CDE">
        <w:rPr>
          <w:color w:val="auto"/>
          <w:sz w:val="22"/>
          <w:lang w:val="en-GB"/>
        </w:rPr>
        <w:t>.</w:t>
      </w:r>
    </w:p>
    <w:sdt>
      <w:sdtPr>
        <w:rPr>
          <w:lang w:val="en-GB"/>
        </w:rPr>
        <w:alias w:val="Public relations"/>
        <w:tag w:val="Public relations"/>
        <w:id w:val="-348871310"/>
        <w:placeholder>
          <w:docPart w:val="1FBEC8338BE84697BB726AF6C89EB27D"/>
        </w:placeholder>
        <w:showingPlcHdr/>
      </w:sdtPr>
      <w:sdtEndPr/>
      <w:sdtContent>
        <w:p w14:paraId="2E57EA9C" w14:textId="77777777" w:rsidR="006A209E" w:rsidRDefault="006A209E" w:rsidP="006F355D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11DA413" w14:textId="25328110" w:rsidR="006A209E" w:rsidRPr="00184D07" w:rsidRDefault="006A209E" w:rsidP="00184D07">
      <w:pPr>
        <w:pStyle w:val="berschrift1"/>
      </w:pPr>
      <w:r w:rsidRPr="00184D07">
        <w:t>International orientation</w:t>
      </w:r>
    </w:p>
    <w:p w14:paraId="229C7A5F" w14:textId="62BDD682" w:rsidR="003F7266" w:rsidRPr="00602339" w:rsidRDefault="003F7266" w:rsidP="00E46208">
      <w:pPr>
        <w:pStyle w:val="Listenabsatz"/>
        <w:numPr>
          <w:ilvl w:val="0"/>
          <w:numId w:val="31"/>
        </w:numPr>
        <w:spacing w:before="120" w:after="220" w:line="270" w:lineRule="atLeast"/>
        <w:rPr>
          <w:color w:val="auto"/>
          <w:lang w:val="en-GB"/>
        </w:rPr>
      </w:pPr>
      <w:r w:rsidRPr="00E46208">
        <w:rPr>
          <w:color w:val="auto"/>
          <w:lang w:val="en-GB"/>
        </w:rPr>
        <w:t>Descri</w:t>
      </w:r>
      <w:r w:rsidR="008E7180" w:rsidRPr="00E46208">
        <w:rPr>
          <w:color w:val="auto"/>
          <w:lang w:val="en-GB"/>
        </w:rPr>
        <w:t xml:space="preserve">be </w:t>
      </w:r>
      <w:r w:rsidR="00184D07" w:rsidRPr="00E46208">
        <w:rPr>
          <w:color w:val="auto"/>
          <w:lang w:val="en-GB"/>
        </w:rPr>
        <w:t xml:space="preserve">important </w:t>
      </w:r>
      <w:r w:rsidR="008E7180" w:rsidRPr="00E46208">
        <w:rPr>
          <w:color w:val="auto"/>
          <w:lang w:val="en-GB"/>
        </w:rPr>
        <w:t xml:space="preserve">international activities, </w:t>
      </w:r>
      <w:r w:rsidRPr="00E46208">
        <w:rPr>
          <w:color w:val="auto"/>
          <w:lang w:val="en-GB"/>
        </w:rPr>
        <w:t>occurrences</w:t>
      </w:r>
      <w:r w:rsidR="008E7180" w:rsidRPr="00E46208">
        <w:rPr>
          <w:color w:val="auto"/>
          <w:lang w:val="en-GB"/>
        </w:rPr>
        <w:t xml:space="preserve"> and</w:t>
      </w:r>
      <w:r w:rsidR="00C41C80">
        <w:rPr>
          <w:color w:val="auto"/>
          <w:lang w:val="en-GB"/>
        </w:rPr>
        <w:t xml:space="preserve"> discuss</w:t>
      </w:r>
      <w:r w:rsidR="008E7180" w:rsidRPr="00602339">
        <w:rPr>
          <w:color w:val="auto"/>
          <w:lang w:val="en-GB"/>
        </w:rPr>
        <w:t xml:space="preserve"> changes</w:t>
      </w:r>
      <w:r w:rsidR="002A79FA" w:rsidRPr="00602339">
        <w:rPr>
          <w:color w:val="auto"/>
          <w:lang w:val="en-GB"/>
        </w:rPr>
        <w:t>.</w:t>
      </w:r>
    </w:p>
    <w:sdt>
      <w:sdtPr>
        <w:rPr>
          <w:lang w:val="en-GB"/>
        </w:rPr>
        <w:alias w:val="Interantional orientation"/>
        <w:tag w:val="Interantional orientation"/>
        <w:id w:val="677157676"/>
        <w:placeholder>
          <w:docPart w:val="8DBB302BAEF5447EBC36545DEC751C4F"/>
        </w:placeholder>
        <w:showingPlcHdr/>
      </w:sdtPr>
      <w:sdtEndPr/>
      <w:sdtContent>
        <w:p w14:paraId="2C34C66F" w14:textId="77777777" w:rsidR="003F7266" w:rsidRDefault="003F726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0D572E23" w14:textId="15C3A685" w:rsidR="006261D9" w:rsidRPr="00900174" w:rsidRDefault="00184D07" w:rsidP="009C1F04">
      <w:pPr>
        <w:pStyle w:val="berschrift1"/>
        <w:rPr>
          <w:color w:val="auto"/>
          <w:lang w:val="en-GB"/>
        </w:rPr>
      </w:pPr>
      <w:r>
        <w:rPr>
          <w:color w:val="auto"/>
          <w:lang w:val="en-GB"/>
        </w:rPr>
        <w:t>Economic and scientific Exploitation</w:t>
      </w:r>
    </w:p>
    <w:p w14:paraId="43AEC8CF" w14:textId="3137D9D2" w:rsidR="006261D9" w:rsidRPr="00294E7A" w:rsidRDefault="003B7117" w:rsidP="00C41C80">
      <w:pPr>
        <w:pStyle w:val="Listenabsatz"/>
        <w:numPr>
          <w:ilvl w:val="0"/>
          <w:numId w:val="8"/>
        </w:numPr>
        <w:rPr>
          <w:color w:val="auto"/>
          <w:lang w:val="en-GB"/>
        </w:rPr>
      </w:pPr>
      <w:r w:rsidRPr="003B7117">
        <w:rPr>
          <w:color w:val="auto"/>
          <w:lang w:val="en-GB"/>
        </w:rPr>
        <w:t xml:space="preserve">Describe the exploitation and/or dissemination activities carried out so far. Is </w:t>
      </w:r>
      <w:r w:rsidR="00C41C80">
        <w:rPr>
          <w:color w:val="auto"/>
          <w:lang w:val="en-GB"/>
        </w:rPr>
        <w:t xml:space="preserve">an </w:t>
      </w:r>
      <w:r w:rsidRPr="00294E7A">
        <w:rPr>
          <w:color w:val="auto"/>
          <w:lang w:val="en-GB"/>
        </w:rPr>
        <w:t>exploit</w:t>
      </w:r>
      <w:r w:rsidR="00C41C80">
        <w:rPr>
          <w:color w:val="auto"/>
          <w:lang w:val="en-GB"/>
        </w:rPr>
        <w:t>ation of</w:t>
      </w:r>
      <w:r w:rsidRPr="00294E7A">
        <w:rPr>
          <w:color w:val="auto"/>
          <w:lang w:val="en-GB"/>
        </w:rPr>
        <w:t xml:space="preserve"> project results</w:t>
      </w:r>
      <w:r w:rsidR="00C41C80">
        <w:rPr>
          <w:color w:val="auto"/>
          <w:lang w:val="en-GB"/>
        </w:rPr>
        <w:t xml:space="preserve"> possible</w:t>
      </w:r>
      <w:r w:rsidRPr="00294E7A">
        <w:rPr>
          <w:color w:val="auto"/>
          <w:lang w:val="en-GB"/>
        </w:rPr>
        <w:t>?</w:t>
      </w:r>
      <w:r w:rsidR="00D65B45" w:rsidRPr="00294E7A">
        <w:rPr>
          <w:color w:val="auto"/>
          <w:lang w:val="en-GB"/>
        </w:rPr>
        <w:t xml:space="preserve"> </w:t>
      </w:r>
      <w:r w:rsidR="00C41C80">
        <w:rPr>
          <w:color w:val="auto"/>
          <w:lang w:val="en-GB"/>
        </w:rPr>
        <w:t xml:space="preserve">Who </w:t>
      </w:r>
      <w:r w:rsidR="00781CDE" w:rsidRPr="00294E7A">
        <w:rPr>
          <w:color w:val="auto"/>
          <w:lang w:val="en-GB"/>
        </w:rPr>
        <w:t>will</w:t>
      </w:r>
      <w:r w:rsidR="00C41C80">
        <w:rPr>
          <w:color w:val="auto"/>
          <w:lang w:val="en-GB"/>
        </w:rPr>
        <w:t xml:space="preserve"> carry out</w:t>
      </w:r>
      <w:r w:rsidR="00781CDE" w:rsidRPr="00294E7A">
        <w:rPr>
          <w:color w:val="auto"/>
          <w:lang w:val="en-GB"/>
        </w:rPr>
        <w:t xml:space="preserve"> the exploitation </w:t>
      </w:r>
      <w:r w:rsidR="00C41C80">
        <w:rPr>
          <w:color w:val="auto"/>
          <w:lang w:val="en-GB"/>
        </w:rPr>
        <w:t>and how</w:t>
      </w:r>
      <w:r w:rsidR="00D65B45" w:rsidRPr="00294E7A">
        <w:rPr>
          <w:color w:val="auto"/>
          <w:lang w:val="en-GB"/>
        </w:rPr>
        <w:t>?</w:t>
      </w:r>
    </w:p>
    <w:p w14:paraId="7489C427" w14:textId="1D24C2E8" w:rsidR="00487194" w:rsidRDefault="00487194" w:rsidP="00487194">
      <w:pPr>
        <w:pStyle w:val="AufzhlungEbene1"/>
        <w:numPr>
          <w:ilvl w:val="0"/>
          <w:numId w:val="8"/>
        </w:numPr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Describe</w:t>
      </w:r>
      <w:r w:rsidRPr="003B7117">
        <w:rPr>
          <w:color w:val="auto"/>
          <w:lang w:val="en-GB"/>
        </w:rPr>
        <w:t xml:space="preserve"> </w:t>
      </w:r>
      <w:r>
        <w:rPr>
          <w:color w:val="auto"/>
          <w:lang w:val="en-GB"/>
        </w:rPr>
        <w:t>activities of technology transfer.</w:t>
      </w:r>
    </w:p>
    <w:p w14:paraId="6596AE25" w14:textId="77777777" w:rsidR="008533F4" w:rsidRDefault="00755C6D" w:rsidP="00781CDE">
      <w:pPr>
        <w:pStyle w:val="AufzhlungEbene1"/>
        <w:numPr>
          <w:ilvl w:val="0"/>
          <w:numId w:val="8"/>
        </w:numPr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List</w:t>
      </w:r>
      <w:r w:rsidR="00781CDE">
        <w:rPr>
          <w:color w:val="auto"/>
          <w:lang w:val="en-GB"/>
        </w:rPr>
        <w:t xml:space="preserve"> the </w:t>
      </w:r>
      <w:r w:rsidR="00D65B45" w:rsidRPr="00781CDE">
        <w:rPr>
          <w:color w:val="auto"/>
          <w:lang w:val="en-GB"/>
        </w:rPr>
        <w:t>most important</w:t>
      </w:r>
      <w:r w:rsidR="00781CDE" w:rsidRPr="00781CDE">
        <w:rPr>
          <w:color w:val="auto"/>
          <w:lang w:val="en-GB"/>
        </w:rPr>
        <w:t xml:space="preserve"> research results </w:t>
      </w:r>
      <w:r w:rsidR="00781CDE" w:rsidRPr="00D93699">
        <w:rPr>
          <w:color w:val="auto"/>
          <w:lang w:val="en-GB"/>
        </w:rPr>
        <w:t>per area</w:t>
      </w:r>
      <w:r w:rsidR="00781CDE" w:rsidRPr="00781CDE">
        <w:rPr>
          <w:color w:val="auto"/>
          <w:lang w:val="en-GB"/>
        </w:rPr>
        <w:t xml:space="preserve"> regar</w:t>
      </w:r>
      <w:r w:rsidR="00781CDE">
        <w:rPr>
          <w:color w:val="auto"/>
          <w:lang w:val="en-GB"/>
        </w:rPr>
        <w:t>d</w:t>
      </w:r>
      <w:r w:rsidR="00781CDE" w:rsidRPr="00781CDE">
        <w:rPr>
          <w:color w:val="auto"/>
          <w:lang w:val="en-GB"/>
        </w:rPr>
        <w:t xml:space="preserve">ing </w:t>
      </w:r>
      <w:r w:rsidR="003B7117" w:rsidRPr="00781CDE">
        <w:rPr>
          <w:color w:val="auto"/>
          <w:lang w:val="en-GB"/>
        </w:rPr>
        <w:t>publications, patent</w:t>
      </w:r>
      <w:r>
        <w:rPr>
          <w:color w:val="auto"/>
          <w:lang w:val="en-GB"/>
        </w:rPr>
        <w:t>s</w:t>
      </w:r>
      <w:r w:rsidR="00781CDE">
        <w:rPr>
          <w:color w:val="auto"/>
          <w:lang w:val="en-GB"/>
        </w:rPr>
        <w:t xml:space="preserve"> and licences.</w:t>
      </w:r>
    </w:p>
    <w:sdt>
      <w:sdtPr>
        <w:rPr>
          <w:lang w:val="en-GB"/>
        </w:rPr>
        <w:alias w:val="Exploitation and dissemination"/>
        <w:tag w:val="Exploitation and dissemination"/>
        <w:id w:val="-732462414"/>
        <w:placeholder>
          <w:docPart w:val="3050EF3C59FB41D1AF3ED347EE0BA2C7"/>
        </w:placeholder>
        <w:showingPlcHdr/>
      </w:sdtPr>
      <w:sdtEndPr/>
      <w:sdtContent>
        <w:p w14:paraId="259B7B15" w14:textId="77777777" w:rsidR="008533F4" w:rsidRPr="00294E7A" w:rsidRDefault="008533F4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26811FF3" w14:textId="10D55A85" w:rsidR="00841FA3" w:rsidRPr="00602339" w:rsidRDefault="00841FA3" w:rsidP="00602339">
      <w:pPr>
        <w:spacing w:before="220" w:after="220"/>
        <w:rPr>
          <w:b/>
          <w:lang w:val="en-GB"/>
        </w:rPr>
      </w:pPr>
      <w:r w:rsidRPr="00602339">
        <w:rPr>
          <w:b/>
          <w:lang w:val="en-GB"/>
        </w:rPr>
        <w:t>F</w:t>
      </w:r>
      <w:r w:rsidR="00D4758B" w:rsidRPr="00602339">
        <w:rPr>
          <w:b/>
          <w:lang w:val="en-GB"/>
        </w:rPr>
        <w:t>inal</w:t>
      </w:r>
      <w:r w:rsidR="00D65B45" w:rsidRPr="00602339">
        <w:rPr>
          <w:b/>
          <w:lang w:val="en-GB"/>
        </w:rPr>
        <w:t xml:space="preserve"> report</w:t>
      </w:r>
      <w:r w:rsidRPr="00602339">
        <w:rPr>
          <w:b/>
          <w:lang w:val="en-GB"/>
        </w:rPr>
        <w:t>:</w:t>
      </w:r>
    </w:p>
    <w:p w14:paraId="7A978F60" w14:textId="44EC93E7" w:rsidR="006261D9" w:rsidRPr="00EB3DB7" w:rsidRDefault="00294E7A" w:rsidP="00294E7A">
      <w:pPr>
        <w:pStyle w:val="AufzhlungEbene1"/>
        <w:numPr>
          <w:ilvl w:val="0"/>
          <w:numId w:val="18"/>
        </w:numPr>
        <w:rPr>
          <w:color w:val="auto"/>
          <w:lang w:val="en-GB"/>
        </w:rPr>
      </w:pPr>
      <w:r w:rsidRPr="00294E7A">
        <w:rPr>
          <w:color w:val="auto"/>
          <w:lang w:val="en-GB"/>
        </w:rPr>
        <w:t xml:space="preserve">What important, continuing </w:t>
      </w:r>
      <w:r>
        <w:rPr>
          <w:color w:val="auto"/>
          <w:lang w:val="en-GB"/>
        </w:rPr>
        <w:t xml:space="preserve">R&amp;D </w:t>
      </w:r>
      <w:r w:rsidRPr="00294E7A">
        <w:rPr>
          <w:color w:val="auto"/>
          <w:lang w:val="en-GB"/>
        </w:rPr>
        <w:t xml:space="preserve">activities </w:t>
      </w:r>
      <w:proofErr w:type="gramStart"/>
      <w:r w:rsidRPr="00294E7A">
        <w:rPr>
          <w:color w:val="auto"/>
          <w:lang w:val="en-GB"/>
        </w:rPr>
        <w:t>are planned</w:t>
      </w:r>
      <w:proofErr w:type="gramEnd"/>
      <w:r w:rsidRPr="00294E7A">
        <w:rPr>
          <w:color w:val="auto"/>
          <w:lang w:val="en-GB"/>
        </w:rPr>
        <w:t>?</w:t>
      </w:r>
    </w:p>
    <w:p w14:paraId="018DC27A" w14:textId="4526FE7F" w:rsidR="00D4758B" w:rsidRPr="00EB3DB7" w:rsidRDefault="00D4758B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EB3DB7">
        <w:rPr>
          <w:color w:val="auto"/>
          <w:lang w:val="en-GB"/>
        </w:rPr>
        <w:t xml:space="preserve">Are there </w:t>
      </w:r>
      <w:r w:rsidRPr="00294E7A">
        <w:rPr>
          <w:color w:val="auto"/>
          <w:lang w:val="en-GB"/>
        </w:rPr>
        <w:t>any contracts or revenues</w:t>
      </w:r>
      <w:r w:rsidRPr="00EB3DB7">
        <w:rPr>
          <w:color w:val="auto"/>
          <w:lang w:val="en-GB"/>
        </w:rPr>
        <w:t xml:space="preserve"> b</w:t>
      </w:r>
      <w:r w:rsidR="00AD36B3">
        <w:rPr>
          <w:color w:val="auto"/>
          <w:lang w:val="en-GB"/>
        </w:rPr>
        <w:t>ased</w:t>
      </w:r>
      <w:r w:rsidRPr="00EB3DB7">
        <w:rPr>
          <w:color w:val="auto"/>
          <w:lang w:val="en-GB"/>
        </w:rPr>
        <w:t xml:space="preserve"> on </w:t>
      </w:r>
      <w:r w:rsidR="00AD36B3">
        <w:rPr>
          <w:color w:val="auto"/>
          <w:lang w:val="en-GB"/>
        </w:rPr>
        <w:t xml:space="preserve">the </w:t>
      </w:r>
      <w:r w:rsidRPr="00EB3DB7">
        <w:rPr>
          <w:color w:val="auto"/>
          <w:lang w:val="en-GB"/>
        </w:rPr>
        <w:t>COMET project results?</w:t>
      </w:r>
    </w:p>
    <w:p w14:paraId="166D8C07" w14:textId="4ADD7CAE" w:rsidR="00AD36B3" w:rsidRPr="00AD36B3" w:rsidRDefault="00AD36B3" w:rsidP="00AD36B3">
      <w:pPr>
        <w:pStyle w:val="Listenabsatz"/>
        <w:numPr>
          <w:ilvl w:val="0"/>
          <w:numId w:val="8"/>
        </w:numPr>
        <w:rPr>
          <w:lang w:val="en-GB"/>
        </w:rPr>
      </w:pPr>
      <w:r w:rsidRPr="00AD36B3">
        <w:rPr>
          <w:color w:val="auto"/>
          <w:lang w:val="en-GB"/>
        </w:rPr>
        <w:t xml:space="preserve">How </w:t>
      </w:r>
      <w:proofErr w:type="gramStart"/>
      <w:r w:rsidRPr="00AD36B3">
        <w:rPr>
          <w:color w:val="auto"/>
          <w:lang w:val="en-GB"/>
        </w:rPr>
        <w:t>will possible</w:t>
      </w:r>
      <w:r>
        <w:rPr>
          <w:color w:val="auto"/>
          <w:lang w:val="en-GB"/>
        </w:rPr>
        <w:t xml:space="preserve"> prototypes </w:t>
      </w:r>
      <w:r w:rsidR="00BA41FD">
        <w:rPr>
          <w:color w:val="auto"/>
          <w:lang w:val="en-GB"/>
        </w:rPr>
        <w:t xml:space="preserve">created in </w:t>
      </w:r>
      <w:r>
        <w:rPr>
          <w:color w:val="auto"/>
          <w:lang w:val="en-GB"/>
        </w:rPr>
        <w:t>the project be further used</w:t>
      </w:r>
      <w:proofErr w:type="gramEnd"/>
      <w:r w:rsidRPr="00AD36B3">
        <w:rPr>
          <w:color w:val="auto"/>
          <w:lang w:val="en-GB"/>
        </w:rPr>
        <w:t>?</w:t>
      </w:r>
    </w:p>
    <w:p w14:paraId="4A85842D" w14:textId="511141A9" w:rsidR="00786508" w:rsidRDefault="00D93135" w:rsidP="00575283">
      <w:pPr>
        <w:spacing w:before="120"/>
        <w:rPr>
          <w:lang w:val="en-GB"/>
        </w:rPr>
      </w:pPr>
      <w:sdt>
        <w:sdtPr>
          <w:rPr>
            <w:lang w:val="en-GB"/>
          </w:rPr>
          <w:alias w:val="Exploitation and dissemination"/>
          <w:tag w:val="Exploitation and dissemination"/>
          <w:id w:val="1403642345"/>
          <w:placeholder>
            <w:docPart w:val="86440CC3A2C94367BC64EE44322CF63A"/>
          </w:placeholder>
          <w:showingPlcHdr/>
        </w:sdtPr>
        <w:sdtEndPr/>
        <w:sdtContent>
          <w:r w:rsidR="00C40C63" w:rsidRPr="00C40C63">
            <w:rPr>
              <w:rStyle w:val="Platzhaltertext"/>
              <w:lang w:val="en-US"/>
            </w:rPr>
            <w:t>E</w:t>
          </w:r>
          <w:r w:rsidR="00C40C63">
            <w:rPr>
              <w:rStyle w:val="Platzhaltertext"/>
              <w:lang w:val="en-US"/>
            </w:rPr>
            <w:t>nter text here.</w:t>
          </w:r>
        </w:sdtContent>
      </w:sdt>
    </w:p>
    <w:p w14:paraId="6D7876ED" w14:textId="77777777" w:rsidR="0090312B" w:rsidRDefault="0090312B" w:rsidP="0090312B">
      <w:pPr>
        <w:pStyle w:val="berschrift2"/>
        <w:spacing w:line="270" w:lineRule="atLeast"/>
        <w:ind w:left="0"/>
      </w:pPr>
      <w:proofErr w:type="spellStart"/>
      <w:r>
        <w:lastRenderedPageBreak/>
        <w:t>Success</w:t>
      </w:r>
      <w:proofErr w:type="spellEnd"/>
      <w:r>
        <w:t xml:space="preserve"> Stories</w:t>
      </w:r>
    </w:p>
    <w:p w14:paraId="41775932" w14:textId="77777777" w:rsidR="0090312B" w:rsidRPr="00013BB9" w:rsidRDefault="0090312B" w:rsidP="0090312B">
      <w:pPr>
        <w:pStyle w:val="Listenabsatz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013BB9">
        <w:rPr>
          <w:color w:val="auto"/>
          <w:lang w:val="en-GB"/>
        </w:rPr>
        <w:t xml:space="preserve">Present </w:t>
      </w:r>
      <w:r>
        <w:rPr>
          <w:color w:val="auto"/>
          <w:lang w:val="en-GB"/>
        </w:rPr>
        <w:t>at least</w:t>
      </w:r>
      <w:r w:rsidRPr="00013BB9">
        <w:rPr>
          <w:color w:val="auto"/>
          <w:lang w:val="en-GB"/>
        </w:rPr>
        <w:t xml:space="preserve"> one concrete research result of the </w:t>
      </w:r>
      <w:r>
        <w:rPr>
          <w:color w:val="auto"/>
          <w:lang w:val="en-GB"/>
        </w:rPr>
        <w:t>reporting</w:t>
      </w:r>
      <w:r w:rsidRPr="00013BB9">
        <w:rPr>
          <w:color w:val="auto"/>
          <w:lang w:val="en-GB"/>
        </w:rPr>
        <w:t xml:space="preserve"> period in a way</w:t>
      </w:r>
      <w:r>
        <w:rPr>
          <w:color w:val="auto"/>
          <w:lang w:val="en-GB"/>
        </w:rPr>
        <w:t xml:space="preserve"> suitable</w:t>
      </w:r>
      <w:r w:rsidRPr="00013BB9">
        <w:rPr>
          <w:color w:val="auto"/>
          <w:lang w:val="en-GB"/>
        </w:rPr>
        <w:t xml:space="preserve"> for publication.</w:t>
      </w:r>
    </w:p>
    <w:p w14:paraId="1AA59E78" w14:textId="77777777" w:rsidR="0090312B" w:rsidRPr="00ED2CB2" w:rsidRDefault="0090312B" w:rsidP="0090312B">
      <w:pPr>
        <w:pStyle w:val="Listenabsatz"/>
        <w:numPr>
          <w:ilvl w:val="0"/>
          <w:numId w:val="13"/>
        </w:numPr>
        <w:spacing w:after="120" w:line="270" w:lineRule="atLeast"/>
        <w:rPr>
          <w:lang w:val="en-GB"/>
        </w:rPr>
      </w:pPr>
      <w:r w:rsidRPr="00ED2CB2">
        <w:rPr>
          <w:color w:val="auto"/>
          <w:lang w:val="en-GB"/>
        </w:rPr>
        <w:t xml:space="preserve">Publish your success stories in the COMET area of your website. Please provide the link to the </w:t>
      </w:r>
      <w:r>
        <w:rPr>
          <w:color w:val="auto"/>
          <w:lang w:val="en-GB"/>
        </w:rPr>
        <w:t>stories.</w:t>
      </w:r>
    </w:p>
    <w:p w14:paraId="1B50DE74" w14:textId="474D9767" w:rsidR="0090312B" w:rsidRDefault="00D93135" w:rsidP="0090312B">
      <w:pPr>
        <w:spacing w:after="120" w:line="270" w:lineRule="atLeast"/>
        <w:rPr>
          <w:lang w:val="en-GB"/>
        </w:rPr>
      </w:pPr>
      <w:sdt>
        <w:sdtPr>
          <w:rPr>
            <w:lang w:val="en-GB"/>
          </w:rPr>
          <w:alias w:val="Success Stories"/>
          <w:tag w:val="Success Stories"/>
          <w:id w:val="-916245634"/>
          <w:placeholder>
            <w:docPart w:val="BD08957B346B400D8706BA763703F0F6"/>
          </w:placeholder>
          <w:showingPlcHdr/>
        </w:sdtPr>
        <w:sdtEndPr/>
        <w:sdtContent>
          <w:r w:rsidR="0090312B" w:rsidRPr="00ED2CB2">
            <w:rPr>
              <w:rStyle w:val="Platzhaltertext"/>
              <w:lang w:val="en-US"/>
            </w:rPr>
            <w:t>Enter text here.</w:t>
          </w:r>
        </w:sdtContent>
      </w:sdt>
    </w:p>
    <w:p w14:paraId="4AABF6D7" w14:textId="77777777" w:rsidR="00786508" w:rsidRPr="00570758" w:rsidRDefault="00786508" w:rsidP="00786508">
      <w:pPr>
        <w:pStyle w:val="berschrift2"/>
        <w:spacing w:line="270" w:lineRule="atLeast"/>
        <w:ind w:left="0"/>
        <w:rPr>
          <w:color w:val="auto"/>
        </w:rPr>
      </w:pPr>
      <w:r w:rsidRPr="00570758">
        <w:rPr>
          <w:color w:val="auto"/>
        </w:rPr>
        <w:t xml:space="preserve">Non-COMET </w:t>
      </w:r>
      <w:proofErr w:type="spellStart"/>
      <w:r>
        <w:rPr>
          <w:color w:val="auto"/>
        </w:rPr>
        <w:t>a</w:t>
      </w:r>
      <w:r w:rsidRPr="00570758">
        <w:rPr>
          <w:color w:val="auto"/>
        </w:rPr>
        <w:t>rea</w:t>
      </w:r>
      <w:proofErr w:type="spellEnd"/>
    </w:p>
    <w:p w14:paraId="4229762A" w14:textId="77777777" w:rsidR="00786508" w:rsidRPr="002B633D" w:rsidRDefault="00786508" w:rsidP="00786508">
      <w:pPr>
        <w:pStyle w:val="Listenabsatz"/>
        <w:numPr>
          <w:ilvl w:val="0"/>
          <w:numId w:val="29"/>
        </w:numPr>
        <w:spacing w:after="120" w:line="270" w:lineRule="atLeast"/>
        <w:rPr>
          <w:rFonts w:ascii="Calibri" w:hAnsi="Calibri"/>
          <w:color w:val="auto"/>
          <w:sz w:val="20"/>
          <w:szCs w:val="18"/>
          <w:lang w:val="en-GB"/>
        </w:rPr>
      </w:pPr>
      <w:r w:rsidRPr="002B633D">
        <w:rPr>
          <w:color w:val="auto"/>
          <w:lang w:val="en-GB"/>
        </w:rPr>
        <w:t xml:space="preserve">Describe the development of the Non-COMET area. </w:t>
      </w:r>
    </w:p>
    <w:sdt>
      <w:sdtPr>
        <w:rPr>
          <w:lang w:val="en-GB"/>
        </w:rPr>
        <w:alias w:val="Non-COMET area"/>
        <w:tag w:val="Non-COMET area"/>
        <w:id w:val="1715157732"/>
        <w:placeholder>
          <w:docPart w:val="E857D88E416A4703AF16A2BD3D42DD52"/>
        </w:placeholder>
        <w:showingPlcHdr/>
      </w:sdtPr>
      <w:sdtEndPr>
        <w:rPr>
          <w:color w:val="auto"/>
        </w:rPr>
      </w:sdtEndPr>
      <w:sdtContent>
        <w:p w14:paraId="48961CA2" w14:textId="4BA6FDDA" w:rsidR="00786508" w:rsidRPr="00AD36B3" w:rsidRDefault="00786508" w:rsidP="00786508">
          <w:pPr>
            <w:rPr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6F7EF052" w14:textId="08D4C21F" w:rsidR="00003560" w:rsidRPr="00744C20" w:rsidRDefault="00D66CEF" w:rsidP="009C1F04">
      <w:pPr>
        <w:pStyle w:val="berschrift1"/>
        <w:rPr>
          <w:lang w:val="en-GB"/>
        </w:rPr>
      </w:pPr>
      <w:r w:rsidRPr="00744C20">
        <w:rPr>
          <w:lang w:val="en-GB"/>
        </w:rPr>
        <w:t>Explanatory notes on costs and financing</w:t>
      </w:r>
    </w:p>
    <w:p w14:paraId="366DED59" w14:textId="4356590B" w:rsidR="00EE4D7F" w:rsidRDefault="005B0386" w:rsidP="006F60D6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</w:t>
      </w:r>
      <w:r w:rsidR="00605546">
        <w:rPr>
          <w:lang w:val="en-GB"/>
        </w:rPr>
        <w:t>report</w:t>
      </w:r>
      <w:r>
        <w:rPr>
          <w:lang w:val="en-GB"/>
        </w:rPr>
        <w:t xml:space="preserve">ing of </w:t>
      </w:r>
      <w:r w:rsidR="006F60D6" w:rsidRPr="006F60D6">
        <w:rPr>
          <w:lang w:val="en-GB"/>
        </w:rPr>
        <w:t xml:space="preserve">costs in </w:t>
      </w:r>
      <w:r w:rsidR="006F60D6">
        <w:rPr>
          <w:lang w:val="en-GB"/>
        </w:rPr>
        <w:t xml:space="preserve">the </w:t>
      </w:r>
      <w:proofErr w:type="spellStart"/>
      <w:r w:rsidR="006F60D6">
        <w:rPr>
          <w:lang w:val="en-GB"/>
        </w:rPr>
        <w:t>eCall</w:t>
      </w:r>
      <w:proofErr w:type="spellEnd"/>
      <w:r w:rsidR="006F60D6">
        <w:rPr>
          <w:lang w:val="en-GB"/>
        </w:rPr>
        <w:t xml:space="preserve"> and</w:t>
      </w:r>
      <w:r w:rsidR="006F60D6" w:rsidRPr="006F60D6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6F60D6" w:rsidRPr="006F60D6">
        <w:rPr>
          <w:lang w:val="en-GB"/>
        </w:rPr>
        <w:t xml:space="preserve">use </w:t>
      </w:r>
      <w:r>
        <w:rPr>
          <w:lang w:val="en-GB"/>
        </w:rPr>
        <w:t>of</w:t>
      </w:r>
      <w:r w:rsidRPr="006F60D6">
        <w:rPr>
          <w:lang w:val="en-GB"/>
        </w:rPr>
        <w:t xml:space="preserve"> </w:t>
      </w:r>
      <w:hyperlink r:id="rId8" w:anchor="stadium3" w:history="1">
        <w:r w:rsidR="006F60D6" w:rsidRPr="00F23A08">
          <w:rPr>
            <w:rStyle w:val="Hyperlink"/>
            <w:lang w:val="en-GB"/>
          </w:rPr>
          <w:t>templates</w:t>
        </w:r>
      </w:hyperlink>
      <w:r w:rsidRPr="00EB3DB7">
        <w:rPr>
          <w:lang w:val="en-GB"/>
        </w:rPr>
        <w:t xml:space="preserve"> (cost tables cumulated)</w:t>
      </w:r>
      <w:r w:rsidR="006F60D6" w:rsidRPr="006F60D6">
        <w:rPr>
          <w:lang w:val="en-GB"/>
        </w:rPr>
        <w:t xml:space="preserve"> provided </w:t>
      </w:r>
      <w:r w:rsidR="00605546">
        <w:rPr>
          <w:lang w:val="en-GB"/>
        </w:rPr>
        <w:t xml:space="preserve">by FFG </w:t>
      </w:r>
      <w:r w:rsidRPr="006F60D6">
        <w:rPr>
          <w:lang w:val="en-GB"/>
        </w:rPr>
        <w:t>is mandatory</w:t>
      </w:r>
      <w:r w:rsidR="006F60D6" w:rsidRPr="00EB3DB7">
        <w:rPr>
          <w:lang w:val="en-GB"/>
        </w:rPr>
        <w:t>.</w:t>
      </w:r>
      <w:r w:rsidR="00EB3DB7">
        <w:rPr>
          <w:lang w:val="en-GB"/>
        </w:rPr>
        <w:t xml:space="preserve"> </w:t>
      </w:r>
      <w:r w:rsidR="00EE4D7F" w:rsidRPr="00EE4D7F">
        <w:rPr>
          <w:lang w:val="en-GB"/>
        </w:rPr>
        <w:t xml:space="preserve">Please observe the </w:t>
      </w:r>
      <w:r w:rsidR="00F6072B">
        <w:rPr>
          <w:lang w:val="en-GB"/>
        </w:rPr>
        <w:t xml:space="preserve">valid </w:t>
      </w:r>
      <w:hyperlink r:id="rId9" w:history="1">
        <w:r w:rsidR="00EE4D7F" w:rsidRPr="009C4F4B">
          <w:rPr>
            <w:rStyle w:val="Hyperlink"/>
            <w:lang w:val="en-GB"/>
          </w:rPr>
          <w:t>cost</w:t>
        </w:r>
        <w:r w:rsidR="009C4F4B" w:rsidRPr="009C4F4B">
          <w:rPr>
            <w:rStyle w:val="Hyperlink"/>
            <w:lang w:val="en-GB"/>
          </w:rPr>
          <w:t xml:space="preserve"> guidelines</w:t>
        </w:r>
      </w:hyperlink>
      <w:r w:rsidR="00EE4D7F" w:rsidRPr="00EE4D7F">
        <w:rPr>
          <w:lang w:val="en-GB"/>
        </w:rPr>
        <w:t xml:space="preserve"> </w:t>
      </w:r>
      <w:r w:rsidR="00F6072B">
        <w:rPr>
          <w:lang w:val="en-GB"/>
        </w:rPr>
        <w:t xml:space="preserve">according to the funding agreement </w:t>
      </w:r>
      <w:r w:rsidR="00EE4D7F">
        <w:rPr>
          <w:lang w:val="en-GB"/>
        </w:rPr>
        <w:t xml:space="preserve">(scroll down to “Downloads” for an English version) </w:t>
      </w:r>
      <w:r w:rsidR="00EE4D7F" w:rsidRPr="00EE4D7F">
        <w:rPr>
          <w:lang w:val="en-GB"/>
        </w:rPr>
        <w:t>and the call documents.</w:t>
      </w:r>
    </w:p>
    <w:p w14:paraId="0896BE2E" w14:textId="51FABAEC" w:rsidR="00F25810" w:rsidRDefault="00ED50CA" w:rsidP="00ED50CA">
      <w:pPr>
        <w:pStyle w:val="AufzhlungEbene1"/>
        <w:numPr>
          <w:ilvl w:val="0"/>
          <w:numId w:val="8"/>
        </w:numPr>
        <w:spacing w:after="120"/>
        <w:contextualSpacing w:val="0"/>
        <w:rPr>
          <w:rFonts w:ascii="Calibri" w:hAnsi="Calibri"/>
          <w:color w:val="auto"/>
          <w:szCs w:val="18"/>
          <w:lang w:val="en-GB" w:eastAsia="de-DE"/>
        </w:rPr>
      </w:pPr>
      <w:r w:rsidRPr="00ED50CA">
        <w:rPr>
          <w:lang w:val="en-GB"/>
        </w:rPr>
        <w:t xml:space="preserve">Describe and justify significant deviations from the </w:t>
      </w:r>
      <w:r>
        <w:rPr>
          <w:lang w:val="en-GB"/>
        </w:rPr>
        <w:t xml:space="preserve">approved </w:t>
      </w:r>
      <w:r w:rsidRPr="00ED50CA">
        <w:rPr>
          <w:lang w:val="en-GB"/>
        </w:rPr>
        <w:t>cost plan to date</w:t>
      </w:r>
      <w:r w:rsidR="00605546">
        <w:rPr>
          <w:lang w:val="en-GB"/>
        </w:rPr>
        <w:t xml:space="preserve"> and in the </w:t>
      </w:r>
      <w:r w:rsidR="005D583E">
        <w:rPr>
          <w:lang w:val="en-GB"/>
        </w:rPr>
        <w:t>near</w:t>
      </w:r>
      <w:r w:rsidR="00605546">
        <w:rPr>
          <w:lang w:val="en-GB"/>
        </w:rPr>
        <w:t xml:space="preserve"> future </w:t>
      </w:r>
      <w:r w:rsidR="000920A0">
        <w:rPr>
          <w:lang w:val="en-GB"/>
        </w:rPr>
        <w:t xml:space="preserve">(deviations from the </w:t>
      </w:r>
      <w:r w:rsidR="00D306FA">
        <w:rPr>
          <w:lang w:val="en-GB"/>
        </w:rPr>
        <w:t xml:space="preserve">actual </w:t>
      </w:r>
      <w:r w:rsidR="000920A0">
        <w:rPr>
          <w:lang w:val="en-GB"/>
        </w:rPr>
        <w:t xml:space="preserve">budget, future development). </w:t>
      </w:r>
      <w:r w:rsidR="00F25810" w:rsidRPr="00F25810">
        <w:rPr>
          <w:rFonts w:ascii="Calibri" w:hAnsi="Calibri"/>
          <w:color w:val="auto"/>
          <w:szCs w:val="18"/>
          <w:lang w:val="en-GB" w:eastAsia="de-DE"/>
        </w:rPr>
        <w:t>Especi</w:t>
      </w:r>
      <w:r w:rsidR="00841FA3">
        <w:rPr>
          <w:rFonts w:ascii="Calibri" w:hAnsi="Calibri"/>
          <w:color w:val="auto"/>
          <w:szCs w:val="18"/>
          <w:lang w:val="en-GB" w:eastAsia="de-DE"/>
        </w:rPr>
        <w:t>ally, refer to following points.</w:t>
      </w:r>
    </w:p>
    <w:sdt>
      <w:sdtPr>
        <w:rPr>
          <w:lang w:val="en-GB"/>
        </w:rPr>
        <w:alias w:val="Explanatory notes on costs and financing"/>
        <w:tag w:val="Explanatory notes on costs and financing"/>
        <w:id w:val="-835377315"/>
        <w:placeholder>
          <w:docPart w:val="CE23ED59593543FDA57F4EB08CE3E279"/>
        </w:placeholder>
        <w:showingPlcHdr/>
      </w:sdtPr>
      <w:sdtEndPr/>
      <w:sdtContent>
        <w:p w14:paraId="3BF42EED" w14:textId="77777777" w:rsidR="00066EF3" w:rsidRDefault="00066EF3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04DD153F" w14:textId="51C90E8D" w:rsidR="000920A0" w:rsidRPr="000920A0" w:rsidRDefault="000920A0" w:rsidP="000920A0">
      <w:pPr>
        <w:pStyle w:val="berschrift2"/>
        <w:spacing w:line="270" w:lineRule="atLeast"/>
        <w:ind w:left="0"/>
      </w:pPr>
      <w:r w:rsidRPr="000920A0">
        <w:t>C</w:t>
      </w:r>
      <w:r w:rsidR="00066EF3">
        <w:t xml:space="preserve">OMET </w:t>
      </w:r>
      <w:proofErr w:type="spellStart"/>
      <w:r w:rsidR="00066EF3">
        <w:t>C</w:t>
      </w:r>
      <w:r w:rsidRPr="000920A0">
        <w:t>entre</w:t>
      </w:r>
      <w:proofErr w:type="spellEnd"/>
    </w:p>
    <w:p w14:paraId="33334186" w14:textId="1BB47AE0" w:rsidR="000920A0" w:rsidRPr="000920A0" w:rsidRDefault="000920A0" w:rsidP="00602339">
      <w:pPr>
        <w:spacing w:before="220" w:after="220"/>
        <w:rPr>
          <w:b/>
          <w:lang w:val="en-GB"/>
        </w:rPr>
      </w:pPr>
      <w:r w:rsidRPr="000920A0">
        <w:rPr>
          <w:b/>
          <w:lang w:val="en-GB"/>
        </w:rPr>
        <w:t>Personal costs</w:t>
      </w:r>
    </w:p>
    <w:p w14:paraId="75DA9187" w14:textId="7B88684F" w:rsidR="000920A0" w:rsidRPr="00487194" w:rsidRDefault="000920A0" w:rsidP="002B633D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color w:val="auto"/>
          <w:lang w:val="en-GB"/>
        </w:rPr>
      </w:pPr>
      <w:r w:rsidRPr="00487194">
        <w:rPr>
          <w:color w:val="auto"/>
          <w:lang w:val="en-GB"/>
        </w:rPr>
        <w:t xml:space="preserve">Deviations from the </w:t>
      </w:r>
      <w:r w:rsidR="00487194" w:rsidRPr="00487194">
        <w:rPr>
          <w:color w:val="auto"/>
          <w:lang w:val="en-GB"/>
        </w:rPr>
        <w:t xml:space="preserve">actual </w:t>
      </w:r>
      <w:r w:rsidRPr="00487194">
        <w:rPr>
          <w:color w:val="auto"/>
          <w:lang w:val="en-GB"/>
        </w:rPr>
        <w:t>budget.</w:t>
      </w:r>
    </w:p>
    <w:sdt>
      <w:sdtPr>
        <w:rPr>
          <w:lang w:val="en-GB"/>
        </w:rPr>
        <w:alias w:val="Personal costs"/>
        <w:tag w:val="Personal costs"/>
        <w:id w:val="-1399966166"/>
        <w:placeholder>
          <w:docPart w:val="CDD0FB036552444EB172799F27B83DE4"/>
        </w:placeholder>
        <w:showingPlcHdr/>
      </w:sdtPr>
      <w:sdtEndPr/>
      <w:sdtContent>
        <w:p w14:paraId="256654BB" w14:textId="7D351329" w:rsidR="009936FD" w:rsidRPr="00841FA3" w:rsidRDefault="00F6072B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3EEF64CD" w14:textId="4007BB98" w:rsidR="00EC69BC" w:rsidRPr="000920A0" w:rsidRDefault="000920A0" w:rsidP="00841FA3">
      <w:pPr>
        <w:spacing w:before="220" w:after="220"/>
        <w:rPr>
          <w:b/>
          <w:lang w:val="en-GB"/>
        </w:rPr>
      </w:pPr>
      <w:r w:rsidRPr="000920A0">
        <w:rPr>
          <w:b/>
          <w:lang w:val="en-GB"/>
        </w:rPr>
        <w:t>Material Costs</w:t>
      </w:r>
    </w:p>
    <w:p w14:paraId="79B94270" w14:textId="2405D18D" w:rsidR="000920A0" w:rsidRPr="00066EF3" w:rsidRDefault="000920A0" w:rsidP="00F25810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lang w:val="en-GB"/>
        </w:rPr>
      </w:pPr>
      <w:r w:rsidRPr="00066EF3">
        <w:rPr>
          <w:color w:val="auto"/>
          <w:lang w:val="en-GB"/>
        </w:rPr>
        <w:t xml:space="preserve">Deviations from the </w:t>
      </w:r>
      <w:r w:rsidR="00D306FA" w:rsidRPr="00066EF3">
        <w:rPr>
          <w:color w:val="auto"/>
          <w:lang w:val="en-GB"/>
        </w:rPr>
        <w:t xml:space="preserve">actual </w:t>
      </w:r>
      <w:r w:rsidRPr="00066EF3">
        <w:rPr>
          <w:color w:val="auto"/>
          <w:lang w:val="en-GB"/>
        </w:rPr>
        <w:t xml:space="preserve">budget to 2a) Material costs and 2b) services </w:t>
      </w:r>
      <w:r w:rsidRPr="00066EF3">
        <w:rPr>
          <w:lang w:val="en-GB"/>
        </w:rPr>
        <w:t>purchased</w:t>
      </w:r>
      <w:r w:rsidR="00066EF3">
        <w:rPr>
          <w:lang w:val="en-GB"/>
        </w:rPr>
        <w:t xml:space="preserve"> (excluding partners)</w:t>
      </w:r>
    </w:p>
    <w:sdt>
      <w:sdtPr>
        <w:rPr>
          <w:lang w:val="en-GB"/>
        </w:rPr>
        <w:alias w:val="Material costs"/>
        <w:tag w:val="Material costs"/>
        <w:id w:val="-698556894"/>
        <w:placeholder>
          <w:docPart w:val="37201C611F204905A1831392AA7D657A"/>
        </w:placeholder>
        <w:showingPlcHdr/>
      </w:sdtPr>
      <w:sdtEndPr/>
      <w:sdtContent>
        <w:p w14:paraId="1297165B" w14:textId="64DCBF78" w:rsidR="00841FA3" w:rsidRDefault="00C82338" w:rsidP="00C60237">
          <w:pPr>
            <w:pStyle w:val="Flietext"/>
            <w:rPr>
              <w:lang w:val="en-GB"/>
            </w:rPr>
          </w:pPr>
          <w:r w:rsidRPr="00DF7DFA">
            <w:rPr>
              <w:color w:val="808080" w:themeColor="background1" w:themeShade="80"/>
              <w:lang w:val="en-GB"/>
            </w:rPr>
            <w:t>Enter text here.</w:t>
          </w:r>
        </w:p>
      </w:sdtContent>
    </w:sdt>
    <w:p w14:paraId="6370BC4D" w14:textId="76E0B566" w:rsidR="00EC69BC" w:rsidRPr="00605546" w:rsidRDefault="000920A0" w:rsidP="00605546">
      <w:pPr>
        <w:spacing w:before="220" w:after="220"/>
        <w:rPr>
          <w:b/>
          <w:lang w:val="en-GB"/>
        </w:rPr>
      </w:pPr>
      <w:r w:rsidRPr="00F25810">
        <w:rPr>
          <w:b/>
          <w:lang w:val="en-GB"/>
        </w:rPr>
        <w:t>Depreciation</w:t>
      </w:r>
      <w:r w:rsidR="005240B8">
        <w:rPr>
          <w:b/>
          <w:lang w:val="en-GB"/>
        </w:rPr>
        <w:t xml:space="preserve"> and</w:t>
      </w:r>
      <w:r w:rsidRPr="00F25810">
        <w:rPr>
          <w:b/>
          <w:lang w:val="en-GB"/>
        </w:rPr>
        <w:t xml:space="preserve"> </w:t>
      </w:r>
      <w:r w:rsidR="005240B8">
        <w:rPr>
          <w:b/>
          <w:lang w:val="en-GB"/>
        </w:rPr>
        <w:t>i</w:t>
      </w:r>
      <w:r w:rsidRPr="00F25810">
        <w:rPr>
          <w:b/>
          <w:lang w:val="en-GB"/>
        </w:rPr>
        <w:t>nvestments</w:t>
      </w:r>
    </w:p>
    <w:p w14:paraId="02D9E1AD" w14:textId="6BFBCB05" w:rsidR="000920A0" w:rsidRPr="00066EF3" w:rsidRDefault="00F25810" w:rsidP="00F25810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066EF3">
        <w:rPr>
          <w:rFonts w:ascii="Calibri" w:hAnsi="Calibri"/>
          <w:color w:val="auto"/>
          <w:szCs w:val="22"/>
          <w:lang w:val="en-GB" w:eastAsia="de-DE"/>
        </w:rPr>
        <w:t xml:space="preserve">Which method of assertion for the R&amp;D infrastructure costs of the centre </w:t>
      </w:r>
      <w:proofErr w:type="gramStart"/>
      <w:r w:rsidRPr="00066EF3">
        <w:rPr>
          <w:rFonts w:ascii="Calibri" w:hAnsi="Calibri"/>
          <w:color w:val="auto"/>
          <w:szCs w:val="22"/>
          <w:lang w:val="en-GB" w:eastAsia="de-DE"/>
        </w:rPr>
        <w:t>was chosen</w:t>
      </w:r>
      <w:proofErr w:type="gramEnd"/>
      <w:r w:rsidRPr="00066EF3">
        <w:rPr>
          <w:rFonts w:ascii="Calibri" w:hAnsi="Calibri"/>
          <w:color w:val="auto"/>
          <w:szCs w:val="22"/>
          <w:lang w:val="en-GB" w:eastAsia="de-DE"/>
        </w:rPr>
        <w:t>?</w:t>
      </w:r>
    </w:p>
    <w:p w14:paraId="7BB349D7" w14:textId="782B6DF7" w:rsidR="000920A0" w:rsidRPr="00605546" w:rsidRDefault="00D306FA" w:rsidP="00605546">
      <w:pPr>
        <w:pStyle w:val="Listenabsatz"/>
        <w:numPr>
          <w:ilvl w:val="1"/>
          <w:numId w:val="8"/>
        </w:numPr>
        <w:spacing w:before="60"/>
        <w:rPr>
          <w:rFonts w:ascii="Calibri" w:hAnsi="Calibri"/>
          <w:color w:val="auto"/>
          <w:szCs w:val="22"/>
          <w:lang w:val="en-GB" w:eastAsia="de-DE"/>
        </w:rPr>
      </w:pPr>
      <w:r w:rsidRPr="00605546">
        <w:rPr>
          <w:rFonts w:ascii="Calibri" w:hAnsi="Calibri"/>
          <w:color w:val="auto"/>
          <w:szCs w:val="22"/>
          <w:lang w:val="en-GB" w:eastAsia="de-DE"/>
        </w:rPr>
        <w:t>A</w:t>
      </w:r>
      <w:r w:rsidR="00F25810" w:rsidRPr="00605546">
        <w:rPr>
          <w:rFonts w:ascii="Calibri" w:hAnsi="Calibri"/>
          <w:color w:val="auto"/>
          <w:szCs w:val="22"/>
          <w:lang w:val="en-GB" w:eastAsia="de-DE"/>
        </w:rPr>
        <w:t>nnual assertion of depreciation or</w:t>
      </w:r>
    </w:p>
    <w:p w14:paraId="2F95EDD0" w14:textId="7DB4F22E" w:rsidR="00D306FA" w:rsidRPr="00605546" w:rsidRDefault="00D306FA" w:rsidP="00605546">
      <w:pPr>
        <w:pStyle w:val="Listenabsatz"/>
        <w:numPr>
          <w:ilvl w:val="1"/>
          <w:numId w:val="8"/>
        </w:numPr>
        <w:spacing w:before="60"/>
        <w:rPr>
          <w:rFonts w:ascii="Calibri" w:hAnsi="Calibri"/>
          <w:color w:val="auto"/>
          <w:szCs w:val="22"/>
          <w:lang w:val="en-GB" w:eastAsia="de-DE"/>
        </w:rPr>
      </w:pPr>
      <w:r w:rsidRPr="00605546">
        <w:rPr>
          <w:rFonts w:ascii="Calibri" w:hAnsi="Calibri"/>
          <w:color w:val="auto"/>
          <w:szCs w:val="22"/>
          <w:lang w:val="en-GB" w:eastAsia="de-DE"/>
        </w:rPr>
        <w:lastRenderedPageBreak/>
        <w:t xml:space="preserve">Approach to the total acquisition costs in the year of acquisition and </w:t>
      </w:r>
      <w:r w:rsidR="00E60BB6" w:rsidRPr="00605546">
        <w:rPr>
          <w:rFonts w:ascii="Calibri" w:hAnsi="Calibri"/>
          <w:color w:val="auto"/>
          <w:szCs w:val="22"/>
          <w:lang w:val="en-GB" w:eastAsia="de-DE"/>
        </w:rPr>
        <w:t>adjustment of the fundable costs for the residual value</w:t>
      </w:r>
      <w:r w:rsidRPr="00605546">
        <w:rPr>
          <w:rFonts w:ascii="Calibri" w:hAnsi="Calibri"/>
          <w:color w:val="auto"/>
          <w:szCs w:val="22"/>
          <w:lang w:val="en-GB" w:eastAsia="de-DE"/>
        </w:rPr>
        <w:t xml:space="preserve"> in the last year of the funding period.</w:t>
      </w:r>
    </w:p>
    <w:p w14:paraId="39F06406" w14:textId="48F8771B" w:rsidR="00D306FA" w:rsidRPr="00066EF3" w:rsidRDefault="00D306FA" w:rsidP="00066EF3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066EF3">
        <w:rPr>
          <w:rFonts w:ascii="Calibri" w:hAnsi="Calibri"/>
          <w:color w:val="auto"/>
          <w:szCs w:val="22"/>
          <w:lang w:val="en-GB" w:eastAsia="de-DE"/>
        </w:rPr>
        <w:t>Explanation of deviations from the actual budget.</w:t>
      </w:r>
    </w:p>
    <w:sdt>
      <w:sdtPr>
        <w:rPr>
          <w:lang w:val="en-GB"/>
        </w:rPr>
        <w:alias w:val="Depreciation and investments"/>
        <w:tag w:val="Depreciation and investments"/>
        <w:id w:val="1980489193"/>
        <w:placeholder>
          <w:docPart w:val="37CFFA57315C4E1EA8AC044C68A484DF"/>
        </w:placeholder>
        <w:showingPlcHdr/>
      </w:sdtPr>
      <w:sdtEndPr/>
      <w:sdtContent>
        <w:p w14:paraId="563AA650" w14:textId="77777777" w:rsidR="00906B46" w:rsidRDefault="00906B4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DA35F75" w14:textId="6F94F1C8" w:rsidR="000920A0" w:rsidRPr="002A79FA" w:rsidRDefault="000920A0" w:rsidP="00602339">
      <w:pPr>
        <w:spacing w:before="220" w:after="220"/>
        <w:rPr>
          <w:b/>
          <w:lang w:val="en-GB"/>
        </w:rPr>
      </w:pPr>
      <w:r w:rsidRPr="002A79FA">
        <w:rPr>
          <w:b/>
          <w:lang w:val="en-GB"/>
        </w:rPr>
        <w:t>Other costs and incomes</w:t>
      </w:r>
    </w:p>
    <w:p w14:paraId="016A0338" w14:textId="222F2C37" w:rsidR="000920A0" w:rsidRPr="00C314FF" w:rsidRDefault="00E60BB6" w:rsidP="00C314FF">
      <w:pPr>
        <w:pStyle w:val="AufzhlungEbene1"/>
        <w:numPr>
          <w:ilvl w:val="0"/>
          <w:numId w:val="8"/>
        </w:numPr>
        <w:rPr>
          <w:rFonts w:ascii="Calibri" w:hAnsi="Calibri"/>
          <w:color w:val="auto"/>
          <w:szCs w:val="22"/>
          <w:lang w:val="en-GB" w:eastAsia="de-DE"/>
        </w:rPr>
      </w:pPr>
      <w:r w:rsidRPr="00C314FF">
        <w:rPr>
          <w:rFonts w:ascii="Calibri" w:hAnsi="Calibri"/>
          <w:color w:val="auto"/>
          <w:szCs w:val="22"/>
          <w:lang w:val="en-GB" w:eastAsia="de-DE"/>
        </w:rPr>
        <w:t>Explain d</w:t>
      </w:r>
      <w:r w:rsidR="000920A0" w:rsidRPr="00C314FF">
        <w:rPr>
          <w:rFonts w:ascii="Calibri" w:hAnsi="Calibri"/>
          <w:color w:val="auto"/>
          <w:szCs w:val="22"/>
          <w:lang w:val="en-GB" w:eastAsia="de-DE"/>
        </w:rPr>
        <w:t xml:space="preserve">eviations from the </w:t>
      </w:r>
      <w:r w:rsidR="00D306FA" w:rsidRPr="00C314FF">
        <w:rPr>
          <w:rFonts w:ascii="Calibri" w:hAnsi="Calibri"/>
          <w:color w:val="auto"/>
          <w:szCs w:val="22"/>
          <w:lang w:val="en-GB" w:eastAsia="de-DE"/>
        </w:rPr>
        <w:t xml:space="preserve">actual </w:t>
      </w:r>
      <w:r w:rsidR="000920A0" w:rsidRPr="00C314FF">
        <w:rPr>
          <w:rFonts w:ascii="Calibri" w:hAnsi="Calibri"/>
          <w:color w:val="auto"/>
          <w:szCs w:val="22"/>
          <w:lang w:val="en-GB" w:eastAsia="de-DE"/>
        </w:rPr>
        <w:t xml:space="preserve">budget to </w:t>
      </w:r>
      <w:r w:rsidR="000920A0" w:rsidRPr="00066EF3">
        <w:rPr>
          <w:rFonts w:ascii="Calibri" w:hAnsi="Calibri"/>
          <w:color w:val="auto"/>
          <w:szCs w:val="22"/>
          <w:lang w:val="en-GB" w:eastAsia="de-DE"/>
        </w:rPr>
        <w:t>4a) other costs and 4b) other incomes</w:t>
      </w:r>
      <w:r w:rsidR="00D306FA" w:rsidRPr="00066EF3">
        <w:rPr>
          <w:rFonts w:ascii="Calibri" w:hAnsi="Calibri"/>
          <w:color w:val="auto"/>
          <w:szCs w:val="22"/>
          <w:lang w:val="en-GB" w:eastAsia="de-DE"/>
        </w:rPr>
        <w:t>.</w:t>
      </w:r>
    </w:p>
    <w:sdt>
      <w:sdtPr>
        <w:rPr>
          <w:lang w:val="en-GB"/>
        </w:rPr>
        <w:alias w:val="Other costs and incomes"/>
        <w:tag w:val="Other costs and incomes"/>
        <w:id w:val="833027756"/>
        <w:placeholder>
          <w:docPart w:val="853E7483588548E283D55415439B8107"/>
        </w:placeholder>
        <w:showingPlcHdr/>
      </w:sdtPr>
      <w:sdtEndPr/>
      <w:sdtContent>
        <w:p w14:paraId="3F52A9C7" w14:textId="77777777" w:rsidR="00906B46" w:rsidRDefault="00906B46" w:rsidP="006F355D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5DF95F6F" w14:textId="6DCC6443" w:rsidR="000920A0" w:rsidRPr="000920A0" w:rsidRDefault="000920A0" w:rsidP="000920A0">
      <w:pPr>
        <w:pStyle w:val="berschrift2"/>
        <w:spacing w:line="270" w:lineRule="atLeast"/>
        <w:ind w:left="567" w:hanging="567"/>
        <w:rPr>
          <w:lang w:val="en-GB"/>
        </w:rPr>
      </w:pPr>
      <w:r w:rsidRPr="000920A0">
        <w:rPr>
          <w:lang w:val="en-GB"/>
        </w:rPr>
        <w:t>Scientific partners (costs) and Company partners (in-kind-costs)</w:t>
      </w:r>
    </w:p>
    <w:p w14:paraId="1184AAE3" w14:textId="14943EBA" w:rsidR="000920A0" w:rsidRPr="00066EF3" w:rsidRDefault="000920A0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066EF3">
        <w:rPr>
          <w:color w:val="auto"/>
          <w:lang w:val="en-GB"/>
        </w:rPr>
        <w:t>Deviations from the actual budget, explanation of arrears.</w:t>
      </w:r>
    </w:p>
    <w:p w14:paraId="08DF222F" w14:textId="19E5164B" w:rsidR="00650F0B" w:rsidRPr="00650F0B" w:rsidRDefault="00066EF3" w:rsidP="00F6072B">
      <w:pPr>
        <w:pStyle w:val="AufzhlungEbene1"/>
        <w:numPr>
          <w:ilvl w:val="0"/>
          <w:numId w:val="34"/>
        </w:numPr>
        <w:rPr>
          <w:color w:val="auto"/>
          <w:lang w:val="en-GB" w:eastAsia="de-DE"/>
        </w:rPr>
      </w:pPr>
      <w:r w:rsidRPr="00650F0B">
        <w:rPr>
          <w:color w:val="auto"/>
          <w:lang w:val="en-GB"/>
        </w:rPr>
        <w:t xml:space="preserve">Which services </w:t>
      </w:r>
      <w:r w:rsidR="00650F0B" w:rsidRPr="00650F0B">
        <w:rPr>
          <w:color w:val="auto"/>
          <w:lang w:val="en-GB"/>
        </w:rPr>
        <w:t xml:space="preserve">of the scientific partners </w:t>
      </w:r>
      <w:proofErr w:type="gramStart"/>
      <w:r w:rsidR="00650F0B" w:rsidRPr="00650F0B">
        <w:rPr>
          <w:color w:val="auto"/>
          <w:lang w:val="en-GB"/>
        </w:rPr>
        <w:t>were purchased</w:t>
      </w:r>
      <w:proofErr w:type="gramEnd"/>
      <w:r w:rsidR="00650F0B" w:rsidRPr="00650F0B">
        <w:rPr>
          <w:color w:val="auto"/>
          <w:lang w:val="en-GB"/>
        </w:rPr>
        <w:t xml:space="preserve"> beyond </w:t>
      </w:r>
      <w:r w:rsidRPr="00650F0B">
        <w:rPr>
          <w:color w:val="auto"/>
          <w:lang w:val="en-GB"/>
        </w:rPr>
        <w:t xml:space="preserve">agreed </w:t>
      </w:r>
      <w:r w:rsidR="00650F0B" w:rsidRPr="00650F0B">
        <w:rPr>
          <w:color w:val="auto"/>
          <w:lang w:val="en-GB"/>
        </w:rPr>
        <w:t>financial contribution (financing quota)?</w:t>
      </w:r>
    </w:p>
    <w:sdt>
      <w:sdtPr>
        <w:rPr>
          <w:lang w:val="en-GB"/>
        </w:rPr>
        <w:alias w:val="Scientific partners (costs) and Company partners (in-kind-costs)"/>
        <w:tag w:val="Scientific partners (costs) and Company partners (in-kind-costs)"/>
        <w:id w:val="891854562"/>
        <w:placeholder>
          <w:docPart w:val="662A4344A3224DA0BA3742B278924A01"/>
        </w:placeholder>
        <w:showingPlcHdr/>
      </w:sdtPr>
      <w:sdtEndPr/>
      <w:sdtContent>
        <w:p w14:paraId="273887B2" w14:textId="7A9671C3" w:rsidR="00906B46" w:rsidRPr="00906B46" w:rsidRDefault="00906B46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72B851AA" w14:textId="59E85CD4" w:rsidR="000920A0" w:rsidRPr="00906B46" w:rsidRDefault="00906B46" w:rsidP="00906B46">
      <w:pPr>
        <w:pStyle w:val="berschrift2"/>
        <w:spacing w:line="270" w:lineRule="atLeast"/>
        <w:ind w:left="567" w:hanging="567"/>
        <w:rPr>
          <w:lang w:val="en-GB"/>
        </w:rPr>
      </w:pPr>
      <w:r w:rsidRPr="00906B46">
        <w:rPr>
          <w:lang w:val="en-GB"/>
        </w:rPr>
        <w:t>Budget deviations</w:t>
      </w:r>
    </w:p>
    <w:p w14:paraId="40AA802B" w14:textId="0047B655" w:rsidR="00906B46" w:rsidRPr="00066EF3" w:rsidRDefault="00093A23" w:rsidP="00093A23">
      <w:pPr>
        <w:pStyle w:val="Listenabsatz"/>
        <w:numPr>
          <w:ilvl w:val="0"/>
          <w:numId w:val="16"/>
        </w:numPr>
        <w:rPr>
          <w:color w:val="auto"/>
          <w:lang w:val="en-GB"/>
        </w:rPr>
      </w:pPr>
      <w:r w:rsidRPr="00066EF3">
        <w:rPr>
          <w:color w:val="auto"/>
          <w:lang w:val="en-GB"/>
        </w:rPr>
        <w:t>Evaluation of the budget deviation</w:t>
      </w:r>
      <w:r w:rsidR="00906B46" w:rsidRPr="00066EF3">
        <w:rPr>
          <w:color w:val="auto"/>
          <w:lang w:val="en-GB"/>
        </w:rPr>
        <w:t xml:space="preserve"> </w:t>
      </w:r>
      <w:r w:rsidRPr="00066EF3">
        <w:rPr>
          <w:color w:val="auto"/>
          <w:lang w:val="en-GB"/>
        </w:rPr>
        <w:t>from the</w:t>
      </w:r>
      <w:r w:rsidR="009234C3">
        <w:rPr>
          <w:color w:val="auto"/>
          <w:lang w:val="en-GB"/>
        </w:rPr>
        <w:t xml:space="preserve"> approved cost plan</w:t>
      </w:r>
      <w:r w:rsidR="00906B46" w:rsidRPr="00066EF3">
        <w:rPr>
          <w:color w:val="auto"/>
          <w:lang w:val="en-GB"/>
        </w:rPr>
        <w:t xml:space="preserve">: </w:t>
      </w:r>
    </w:p>
    <w:p w14:paraId="6803BE1F" w14:textId="5A2A78A0" w:rsidR="00906B46" w:rsidRPr="00066EF3" w:rsidRDefault="00CA2D1D" w:rsidP="00650F0B">
      <w:pPr>
        <w:pStyle w:val="AufzhlungEbene1"/>
        <w:numPr>
          <w:ilvl w:val="1"/>
          <w:numId w:val="16"/>
        </w:numPr>
        <w:rPr>
          <w:color w:val="auto"/>
          <w:lang w:val="en-GB"/>
        </w:rPr>
      </w:pPr>
      <w:r>
        <w:rPr>
          <w:color w:val="auto"/>
          <w:lang w:val="en-GB"/>
        </w:rPr>
        <w:t>Explain the budget for</w:t>
      </w:r>
      <w:r w:rsidR="00093A23" w:rsidRPr="00066EF3">
        <w:rPr>
          <w:color w:val="auto"/>
          <w:lang w:val="en-GB"/>
        </w:rPr>
        <w:t xml:space="preserve"> the following year</w:t>
      </w:r>
      <w:r w:rsidR="00584C72" w:rsidRPr="00066EF3">
        <w:rPr>
          <w:color w:val="auto"/>
          <w:lang w:val="en-GB"/>
        </w:rPr>
        <w:t xml:space="preserve"> </w:t>
      </w:r>
      <w:r>
        <w:rPr>
          <w:color w:val="auto"/>
          <w:lang w:val="en-GB"/>
        </w:rPr>
        <w:t>compared to the</w:t>
      </w:r>
      <w:r w:rsidR="00093A23" w:rsidRPr="00066EF3">
        <w:rPr>
          <w:color w:val="auto"/>
          <w:lang w:val="en-GB"/>
        </w:rPr>
        <w:t xml:space="preserve"> originally planned </w:t>
      </w:r>
      <w:r>
        <w:rPr>
          <w:color w:val="auto"/>
          <w:lang w:val="en-GB"/>
        </w:rPr>
        <w:t xml:space="preserve">values of the </w:t>
      </w:r>
      <w:r w:rsidR="009234C3">
        <w:rPr>
          <w:color w:val="auto"/>
          <w:lang w:val="en-GB"/>
        </w:rPr>
        <w:t xml:space="preserve">approved cost </w:t>
      </w:r>
      <w:r>
        <w:rPr>
          <w:color w:val="auto"/>
          <w:lang w:val="en-GB"/>
        </w:rPr>
        <w:t>plan per cost category</w:t>
      </w:r>
    </w:p>
    <w:p w14:paraId="72A1968E" w14:textId="135FAA9C" w:rsidR="00906B46" w:rsidRPr="00066EF3" w:rsidRDefault="00093A23" w:rsidP="00093A23">
      <w:pPr>
        <w:pStyle w:val="Listenabsatz"/>
        <w:numPr>
          <w:ilvl w:val="0"/>
          <w:numId w:val="8"/>
        </w:numPr>
        <w:rPr>
          <w:color w:val="auto"/>
        </w:rPr>
      </w:pPr>
      <w:r w:rsidRPr="00066EF3">
        <w:rPr>
          <w:color w:val="auto"/>
        </w:rPr>
        <w:t xml:space="preserve">Total </w:t>
      </w:r>
      <w:proofErr w:type="spellStart"/>
      <w:r w:rsidRPr="00066EF3">
        <w:rPr>
          <w:color w:val="auto"/>
        </w:rPr>
        <w:t>evaluation</w:t>
      </w:r>
      <w:proofErr w:type="spellEnd"/>
      <w:r w:rsidRPr="00066EF3">
        <w:rPr>
          <w:color w:val="auto"/>
        </w:rPr>
        <w:t xml:space="preserve"> </w:t>
      </w:r>
      <w:proofErr w:type="spellStart"/>
      <w:r w:rsidRPr="00066EF3">
        <w:rPr>
          <w:color w:val="auto"/>
        </w:rPr>
        <w:t>of</w:t>
      </w:r>
      <w:proofErr w:type="spellEnd"/>
      <w:r w:rsidRPr="00066EF3">
        <w:rPr>
          <w:color w:val="auto"/>
        </w:rPr>
        <w:t xml:space="preserve"> </w:t>
      </w:r>
      <w:proofErr w:type="spellStart"/>
      <w:r w:rsidRPr="00066EF3">
        <w:rPr>
          <w:color w:val="auto"/>
        </w:rPr>
        <w:t>the</w:t>
      </w:r>
      <w:proofErr w:type="spellEnd"/>
      <w:r w:rsidRPr="00066EF3">
        <w:rPr>
          <w:color w:val="auto"/>
        </w:rPr>
        <w:t xml:space="preserve"> </w:t>
      </w:r>
      <w:proofErr w:type="spellStart"/>
      <w:r w:rsidRPr="00066EF3">
        <w:rPr>
          <w:color w:val="auto"/>
        </w:rPr>
        <w:t>table</w:t>
      </w:r>
      <w:proofErr w:type="spellEnd"/>
      <w:r w:rsidRPr="00066EF3">
        <w:rPr>
          <w:color w:val="auto"/>
        </w:rPr>
        <w:t xml:space="preserve"> </w:t>
      </w:r>
      <w:r w:rsidR="00906B46" w:rsidRPr="00066EF3">
        <w:rPr>
          <w:color w:val="auto"/>
        </w:rPr>
        <w:t xml:space="preserve">„III </w:t>
      </w:r>
      <w:proofErr w:type="spellStart"/>
      <w:r w:rsidR="00906B46" w:rsidRPr="00066EF3">
        <w:rPr>
          <w:color w:val="auto"/>
        </w:rPr>
        <w:t>Kosten_Finanzierung_Jahr</w:t>
      </w:r>
      <w:proofErr w:type="spellEnd"/>
      <w:r w:rsidR="00906B46" w:rsidRPr="00066EF3">
        <w:rPr>
          <w:color w:val="auto"/>
        </w:rPr>
        <w:t>“:</w:t>
      </w:r>
    </w:p>
    <w:p w14:paraId="3573471E" w14:textId="597C1E54" w:rsidR="00093A23" w:rsidRDefault="00906B46" w:rsidP="00650F0B">
      <w:pPr>
        <w:pStyle w:val="AufzhlungEbene1"/>
        <w:numPr>
          <w:ilvl w:val="1"/>
          <w:numId w:val="8"/>
        </w:numPr>
        <w:spacing w:before="120" w:after="100"/>
        <w:rPr>
          <w:color w:val="auto"/>
          <w:lang w:val="en-GB"/>
        </w:rPr>
      </w:pPr>
      <w:r w:rsidRPr="00066EF3">
        <w:rPr>
          <w:color w:val="auto"/>
          <w:lang w:val="en-GB"/>
        </w:rPr>
        <w:t>E</w:t>
      </w:r>
      <w:r w:rsidR="00584C72" w:rsidRPr="00066EF3">
        <w:rPr>
          <w:color w:val="auto"/>
          <w:lang w:val="en-GB"/>
        </w:rPr>
        <w:t xml:space="preserve">xplain </w:t>
      </w:r>
      <w:r w:rsidR="00093A23" w:rsidRPr="00066EF3">
        <w:rPr>
          <w:color w:val="auto"/>
          <w:lang w:val="en-GB"/>
        </w:rPr>
        <w:t xml:space="preserve">deviations </w:t>
      </w:r>
      <w:r w:rsidR="00584C72" w:rsidRPr="00066EF3">
        <w:rPr>
          <w:color w:val="auto"/>
          <w:lang w:val="en-GB"/>
        </w:rPr>
        <w:t>from</w:t>
      </w:r>
      <w:r w:rsidR="00093A23" w:rsidRPr="00066EF3">
        <w:rPr>
          <w:color w:val="auto"/>
          <w:lang w:val="en-GB"/>
        </w:rPr>
        <w:t xml:space="preserve"> the actual budget in total.</w:t>
      </w:r>
    </w:p>
    <w:sdt>
      <w:sdtPr>
        <w:rPr>
          <w:lang w:val="en-GB"/>
        </w:rPr>
        <w:alias w:val="Budget deviations"/>
        <w:tag w:val="Budget deviations"/>
        <w:id w:val="1630515666"/>
        <w:placeholder>
          <w:docPart w:val="4DA1A100E154464FBB25752AD3A05DED"/>
        </w:placeholder>
        <w:showingPlcHdr/>
      </w:sdtPr>
      <w:sdtEndPr/>
      <w:sdtContent>
        <w:p w14:paraId="0DA3F419" w14:textId="77777777" w:rsidR="005240B8" w:rsidRDefault="005240B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43A0492D" w14:textId="0A3CD16B" w:rsidR="00906B46" w:rsidRPr="00093A23" w:rsidRDefault="00906B46" w:rsidP="00906B46">
      <w:pPr>
        <w:pStyle w:val="berschrift2"/>
        <w:spacing w:line="270" w:lineRule="atLeast"/>
        <w:ind w:left="0"/>
        <w:rPr>
          <w:rFonts w:asciiTheme="minorHAnsi" w:hAnsiTheme="minorHAnsi"/>
          <w:spacing w:val="4"/>
          <w:szCs w:val="24"/>
        </w:rPr>
      </w:pPr>
      <w:proofErr w:type="spellStart"/>
      <w:r w:rsidRPr="00093A23">
        <w:rPr>
          <w:rFonts w:asciiTheme="minorHAnsi" w:hAnsiTheme="minorHAnsi"/>
          <w:spacing w:val="4"/>
          <w:szCs w:val="24"/>
        </w:rPr>
        <w:t>Financing</w:t>
      </w:r>
      <w:proofErr w:type="spellEnd"/>
    </w:p>
    <w:p w14:paraId="4ED7E24B" w14:textId="6F0A1644" w:rsidR="00906B46" w:rsidRPr="00CA2D1D" w:rsidRDefault="00093A23" w:rsidP="00CA2D1D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I</w:t>
      </w:r>
      <w:r w:rsidR="00C80891" w:rsidRPr="00CA2D1D">
        <w:rPr>
          <w:color w:val="auto"/>
          <w:lang w:val="en-GB"/>
        </w:rPr>
        <w:t xml:space="preserve">f </w:t>
      </w:r>
      <w:r w:rsidR="00CA2D1D">
        <w:rPr>
          <w:color w:val="auto"/>
          <w:lang w:val="en-GB"/>
        </w:rPr>
        <w:t xml:space="preserve">the </w:t>
      </w:r>
      <w:r w:rsidRPr="00CA2D1D">
        <w:rPr>
          <w:color w:val="auto"/>
          <w:lang w:val="en-GB"/>
        </w:rPr>
        <w:t xml:space="preserve">financing quota deviate from </w:t>
      </w:r>
      <w:r w:rsidR="00CA2D1D">
        <w:rPr>
          <w:color w:val="auto"/>
          <w:lang w:val="en-GB"/>
        </w:rPr>
        <w:t xml:space="preserve">the </w:t>
      </w:r>
      <w:r w:rsidR="0004121A" w:rsidRPr="00CA2D1D">
        <w:rPr>
          <w:color w:val="auto"/>
          <w:lang w:val="en-GB"/>
        </w:rPr>
        <w:t>a</w:t>
      </w:r>
      <w:r w:rsidRPr="00CA2D1D">
        <w:rPr>
          <w:color w:val="auto"/>
          <w:lang w:val="en-GB"/>
        </w:rPr>
        <w:t xml:space="preserve">pproved </w:t>
      </w:r>
      <w:r w:rsidR="00C80891" w:rsidRPr="00CA2D1D">
        <w:rPr>
          <w:color w:val="auto"/>
          <w:lang w:val="en-GB"/>
        </w:rPr>
        <w:t xml:space="preserve">values, explain </w:t>
      </w:r>
      <w:r w:rsidR="00CA2D1D">
        <w:rPr>
          <w:color w:val="auto"/>
          <w:lang w:val="en-GB"/>
        </w:rPr>
        <w:t xml:space="preserve">the measures and the </w:t>
      </w:r>
      <w:r w:rsidRPr="00CA2D1D">
        <w:rPr>
          <w:color w:val="auto"/>
          <w:lang w:val="en-GB"/>
        </w:rPr>
        <w:t>time schedule to adjust them</w:t>
      </w:r>
      <w:r w:rsidR="00906B46" w:rsidRPr="00CA2D1D">
        <w:rPr>
          <w:color w:val="auto"/>
          <w:lang w:val="en-GB"/>
        </w:rPr>
        <w:t xml:space="preserve">. </w:t>
      </w:r>
      <w:r w:rsidR="00CA2D1D">
        <w:rPr>
          <w:color w:val="auto"/>
          <w:lang w:val="en-GB"/>
        </w:rPr>
        <w:t>Approved financing</w:t>
      </w:r>
      <w:r w:rsidR="00C80891" w:rsidRPr="00CA2D1D">
        <w:rPr>
          <w:color w:val="auto"/>
          <w:lang w:val="en-GB"/>
        </w:rPr>
        <w:t xml:space="preserve"> quota </w:t>
      </w:r>
      <w:proofErr w:type="gramStart"/>
      <w:r w:rsidR="00CA2D1D">
        <w:rPr>
          <w:color w:val="auto"/>
          <w:lang w:val="en-GB"/>
        </w:rPr>
        <w:t>must be achieved</w:t>
      </w:r>
      <w:proofErr w:type="gramEnd"/>
      <w:r w:rsidR="00CA2D1D">
        <w:rPr>
          <w:color w:val="auto"/>
          <w:lang w:val="en-GB"/>
        </w:rPr>
        <w:t xml:space="preserve"> </w:t>
      </w:r>
      <w:r w:rsidR="00C80891" w:rsidRPr="00CA2D1D">
        <w:rPr>
          <w:color w:val="auto"/>
          <w:lang w:val="en-GB"/>
        </w:rPr>
        <w:t xml:space="preserve">until the end of the funding period, otherwise funding </w:t>
      </w:r>
      <w:r w:rsidR="0004121A" w:rsidRPr="00CA2D1D">
        <w:rPr>
          <w:color w:val="auto"/>
          <w:lang w:val="en-GB"/>
        </w:rPr>
        <w:t>can be reduced</w:t>
      </w:r>
      <w:r w:rsidR="00C80891" w:rsidRPr="00CA2D1D">
        <w:rPr>
          <w:color w:val="auto"/>
          <w:lang w:val="en-GB"/>
        </w:rPr>
        <w:t>.</w:t>
      </w:r>
    </w:p>
    <w:p w14:paraId="4B11295E" w14:textId="30229A08" w:rsidR="00906B46" w:rsidRPr="00CA2D1D" w:rsidRDefault="00C80891" w:rsidP="00D726AF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C</w:t>
      </w:r>
      <w:r w:rsidR="00D91127" w:rsidRPr="00CA2D1D">
        <w:rPr>
          <w:color w:val="auto"/>
          <w:lang w:val="en-GB"/>
        </w:rPr>
        <w:t>ontributions of company partner</w:t>
      </w:r>
      <w:r w:rsidRPr="00CA2D1D">
        <w:rPr>
          <w:color w:val="auto"/>
          <w:lang w:val="en-GB"/>
        </w:rPr>
        <w:t xml:space="preserve"> in cash and in-kind: Explain</w:t>
      </w:r>
      <w:r w:rsidR="00D91127" w:rsidRPr="00CA2D1D">
        <w:rPr>
          <w:color w:val="auto"/>
          <w:lang w:val="en-GB"/>
        </w:rPr>
        <w:t xml:space="preserve"> </w:t>
      </w:r>
      <w:r w:rsidRPr="00CA2D1D">
        <w:rPr>
          <w:color w:val="auto"/>
          <w:lang w:val="en-GB"/>
        </w:rPr>
        <w:t>actual deviations from the budget and future developments</w:t>
      </w:r>
      <w:r w:rsidR="00D91127" w:rsidRPr="00CA2D1D">
        <w:rPr>
          <w:color w:val="auto"/>
          <w:lang w:val="en-GB"/>
        </w:rPr>
        <w:t xml:space="preserve"> and give reasons </w:t>
      </w:r>
      <w:r w:rsidR="0004121A" w:rsidRPr="00CA2D1D">
        <w:rPr>
          <w:color w:val="auto"/>
          <w:lang w:val="en-GB"/>
        </w:rPr>
        <w:t>for them</w:t>
      </w:r>
      <w:r w:rsidRPr="00CA2D1D">
        <w:rPr>
          <w:color w:val="auto"/>
          <w:lang w:val="en-GB"/>
        </w:rPr>
        <w:t>.</w:t>
      </w:r>
    </w:p>
    <w:p w14:paraId="50BDD4EC" w14:textId="5B1C6E00" w:rsidR="00D91127" w:rsidRPr="00CA2D1D" w:rsidRDefault="00D91127" w:rsidP="00D91127">
      <w:pPr>
        <w:pStyle w:val="AufzhlungEbene1"/>
        <w:numPr>
          <w:ilvl w:val="0"/>
          <w:numId w:val="8"/>
        </w:numPr>
        <w:rPr>
          <w:color w:val="auto"/>
          <w:lang w:val="en-GB"/>
        </w:rPr>
      </w:pPr>
      <w:r w:rsidRPr="00CA2D1D">
        <w:rPr>
          <w:color w:val="auto"/>
          <w:lang w:val="en-GB"/>
        </w:rPr>
        <w:t>Contributions of scientific partner cash and in-kind:</w:t>
      </w:r>
      <w:r w:rsidRPr="00CA2D1D">
        <w:rPr>
          <w:i/>
          <w:color w:val="auto"/>
          <w:lang w:val="en-GB"/>
        </w:rPr>
        <w:t xml:space="preserve"> </w:t>
      </w:r>
      <w:r w:rsidRPr="00CA2D1D">
        <w:rPr>
          <w:color w:val="auto"/>
          <w:lang w:val="en-GB"/>
        </w:rPr>
        <w:t xml:space="preserve">Explain actual deviations from the budget and future developments and give reasons </w:t>
      </w:r>
      <w:r w:rsidR="0004121A" w:rsidRPr="00CA2D1D">
        <w:rPr>
          <w:color w:val="auto"/>
          <w:lang w:val="en-GB"/>
        </w:rPr>
        <w:t>for them</w:t>
      </w:r>
      <w:r w:rsidRPr="00CA2D1D">
        <w:rPr>
          <w:color w:val="auto"/>
          <w:lang w:val="en-GB"/>
        </w:rPr>
        <w:t>.</w:t>
      </w:r>
    </w:p>
    <w:p w14:paraId="782DD0DD" w14:textId="65513E37" w:rsidR="00570758" w:rsidRPr="00570758" w:rsidRDefault="00570758" w:rsidP="00650F0B">
      <w:pPr>
        <w:pStyle w:val="AufzhlungEbene1"/>
        <w:numPr>
          <w:ilvl w:val="0"/>
          <w:numId w:val="8"/>
        </w:numPr>
        <w:ind w:left="357" w:hanging="357"/>
        <w:contextualSpacing w:val="0"/>
        <w:rPr>
          <w:lang w:val="en-GB"/>
        </w:rPr>
      </w:pPr>
      <w:r>
        <w:rPr>
          <w:color w:val="auto"/>
          <w:lang w:val="en-GB"/>
        </w:rPr>
        <w:t>P</w:t>
      </w:r>
      <w:r w:rsidR="00D91127" w:rsidRPr="00570758">
        <w:rPr>
          <w:color w:val="auto"/>
          <w:lang w:val="en-GB"/>
        </w:rPr>
        <w:t>rovincial funding</w:t>
      </w:r>
      <w:r w:rsidR="00D91127" w:rsidRPr="00570758">
        <w:rPr>
          <w:i/>
          <w:color w:val="auto"/>
          <w:lang w:val="en-GB"/>
        </w:rPr>
        <w:t xml:space="preserve">: </w:t>
      </w:r>
      <w:r w:rsidR="00D91127" w:rsidRPr="00570758">
        <w:rPr>
          <w:color w:val="auto"/>
          <w:lang w:val="en-GB"/>
        </w:rPr>
        <w:t xml:space="preserve">Explain deviations </w:t>
      </w:r>
      <w:r w:rsidR="00FD6BAD" w:rsidRPr="00570758">
        <w:rPr>
          <w:color w:val="auto"/>
          <w:lang w:val="en-GB"/>
        </w:rPr>
        <w:t>from</w:t>
      </w:r>
      <w:r w:rsidR="00D91127" w:rsidRPr="00570758">
        <w:rPr>
          <w:color w:val="auto"/>
          <w:lang w:val="en-GB"/>
        </w:rPr>
        <w:t xml:space="preserve"> the planned </w:t>
      </w:r>
      <w:r>
        <w:rPr>
          <w:color w:val="auto"/>
          <w:lang w:val="en-GB"/>
        </w:rPr>
        <w:t>payment of the instalments.</w:t>
      </w:r>
    </w:p>
    <w:sdt>
      <w:sdtPr>
        <w:rPr>
          <w:lang w:val="en-GB"/>
        </w:rPr>
        <w:alias w:val="Financing"/>
        <w:tag w:val="Budget Financing"/>
        <w:id w:val="1286004206"/>
        <w:placeholder>
          <w:docPart w:val="9F402106D1454D379EACB4A72CC50243"/>
        </w:placeholder>
        <w:showingPlcHdr/>
      </w:sdtPr>
      <w:sdtEndPr/>
      <w:sdtContent>
        <w:p w14:paraId="14F8A7A7" w14:textId="1C1F3D36" w:rsidR="00906B46" w:rsidRPr="00570758" w:rsidRDefault="005240B8" w:rsidP="00C60237">
          <w:pPr>
            <w:pStyle w:val="Flietext"/>
            <w:rPr>
              <w:lang w:val="en-GB"/>
            </w:rPr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p w14:paraId="63F4839D" w14:textId="042BD64C" w:rsidR="00EC69BC" w:rsidRPr="00095903" w:rsidRDefault="00906B46" w:rsidP="00906B46">
      <w:pPr>
        <w:pStyle w:val="berschrift2"/>
        <w:spacing w:line="270" w:lineRule="atLeast"/>
        <w:ind w:left="0"/>
        <w:rPr>
          <w:lang w:val="en-GB"/>
        </w:rPr>
      </w:pPr>
      <w:r w:rsidRPr="00095903">
        <w:rPr>
          <w:lang w:val="en-GB"/>
        </w:rPr>
        <w:t>Accounting of costs between COMET and Non-COMET area</w:t>
      </w:r>
    </w:p>
    <w:p w14:paraId="7AECF800" w14:textId="3E55DB84" w:rsidR="00EC69BC" w:rsidRPr="00570758" w:rsidRDefault="00095903" w:rsidP="002B633D">
      <w:pPr>
        <w:pStyle w:val="AufzhlungEbene1"/>
        <w:numPr>
          <w:ilvl w:val="0"/>
          <w:numId w:val="28"/>
        </w:numPr>
        <w:spacing w:after="120"/>
        <w:ind w:left="357" w:hanging="357"/>
        <w:contextualSpacing w:val="0"/>
        <w:rPr>
          <w:color w:val="auto"/>
          <w:lang w:val="en-GB"/>
        </w:rPr>
      </w:pPr>
      <w:r w:rsidRPr="00570758">
        <w:rPr>
          <w:color w:val="auto"/>
          <w:lang w:val="en-GB"/>
        </w:rPr>
        <w:t xml:space="preserve">Explain </w:t>
      </w:r>
      <w:r w:rsidR="00906B46" w:rsidRPr="00570758">
        <w:rPr>
          <w:color w:val="auto"/>
          <w:lang w:val="en-GB"/>
        </w:rPr>
        <w:t xml:space="preserve">the accounting between </w:t>
      </w:r>
      <w:r w:rsidR="00570758">
        <w:rPr>
          <w:color w:val="auto"/>
          <w:lang w:val="en-GB"/>
        </w:rPr>
        <w:t xml:space="preserve">the </w:t>
      </w:r>
      <w:r w:rsidR="00906B46" w:rsidRPr="00570758">
        <w:rPr>
          <w:color w:val="auto"/>
          <w:lang w:val="en-GB"/>
        </w:rPr>
        <w:t>COMET and Non-COMET area</w:t>
      </w:r>
      <w:r w:rsidRPr="00570758">
        <w:rPr>
          <w:color w:val="auto"/>
          <w:lang w:val="en-GB"/>
        </w:rPr>
        <w:t xml:space="preserve"> in detail</w:t>
      </w:r>
      <w:r w:rsidR="00906B46" w:rsidRPr="00570758">
        <w:rPr>
          <w:color w:val="auto"/>
          <w:lang w:val="en-GB"/>
        </w:rPr>
        <w:t>.</w:t>
      </w:r>
    </w:p>
    <w:sdt>
      <w:sdtPr>
        <w:rPr>
          <w:lang w:val="en-GB"/>
        </w:rPr>
        <w:alias w:val="Accounting between COMET and Non-COMET area"/>
        <w:tag w:val="Accounting between COMET and Non-COMET area"/>
        <w:id w:val="1234040915"/>
        <w:placeholder>
          <w:docPart w:val="A9F46ECFC5524EE6AF5441A47066C20F"/>
        </w:placeholder>
        <w:showingPlcHdr/>
      </w:sdtPr>
      <w:sdtEndPr>
        <w:rPr>
          <w:color w:val="auto"/>
        </w:rPr>
      </w:sdtEndPr>
      <w:sdtContent>
        <w:p w14:paraId="7290456E" w14:textId="77777777" w:rsidR="00906B46" w:rsidRPr="00570758" w:rsidRDefault="00906B46" w:rsidP="00C60237">
          <w:pPr>
            <w:pStyle w:val="Flietext"/>
            <w:rPr>
              <w:color w:val="auto"/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4DD0B6FD" w14:textId="276526C8" w:rsidR="00003560" w:rsidRPr="00135070" w:rsidRDefault="00F3771A" w:rsidP="00F34530">
      <w:pPr>
        <w:pStyle w:val="berschrift1"/>
        <w:rPr>
          <w:lang w:val="en-GB"/>
        </w:rPr>
      </w:pPr>
      <w:r>
        <w:rPr>
          <w:lang w:val="en-GB"/>
        </w:rPr>
        <w:lastRenderedPageBreak/>
        <w:t xml:space="preserve">Project specific </w:t>
      </w:r>
      <w:r w:rsidR="00D726AF" w:rsidRPr="00F34530">
        <w:rPr>
          <w:lang w:val="en-GB"/>
        </w:rPr>
        <w:t>requirements</w:t>
      </w:r>
      <w:r w:rsidR="00F34530" w:rsidRPr="00F34530">
        <w:rPr>
          <w:lang w:val="en-GB"/>
        </w:rPr>
        <w:t xml:space="preserve"> and re</w:t>
      </w:r>
      <w:r w:rsidR="00D726AF">
        <w:rPr>
          <w:lang w:val="en-GB"/>
        </w:rPr>
        <w:t>COMMENDATIONS</w:t>
      </w:r>
    </w:p>
    <w:p w14:paraId="6D772099" w14:textId="6666F2D9" w:rsidR="00D726AF" w:rsidRPr="00E3474C" w:rsidRDefault="005D583E" w:rsidP="002B633D">
      <w:pPr>
        <w:pStyle w:val="AufzhlungEbene1"/>
        <w:numPr>
          <w:ilvl w:val="0"/>
          <w:numId w:val="30"/>
        </w:numPr>
        <w:spacing w:after="120"/>
        <w:ind w:left="357" w:hanging="357"/>
        <w:contextualSpacing w:val="0"/>
        <w:rPr>
          <w:color w:val="auto"/>
          <w:lang w:val="en-GB"/>
        </w:rPr>
      </w:pPr>
      <w:r>
        <w:rPr>
          <w:color w:val="auto"/>
          <w:lang w:val="en-GB"/>
        </w:rPr>
        <w:t>Address</w:t>
      </w:r>
      <w:r w:rsidR="00F34530" w:rsidRPr="00570758">
        <w:rPr>
          <w:color w:val="auto"/>
          <w:lang w:val="en-GB"/>
        </w:rPr>
        <w:t xml:space="preserve"> </w:t>
      </w:r>
      <w:r w:rsidR="00977C96" w:rsidRPr="00570758">
        <w:rPr>
          <w:color w:val="auto"/>
          <w:lang w:val="en-GB"/>
        </w:rPr>
        <w:t xml:space="preserve">the implementation of </w:t>
      </w:r>
      <w:r w:rsidR="00F34530" w:rsidRPr="00570758">
        <w:rPr>
          <w:color w:val="auto"/>
          <w:lang w:val="en-GB"/>
        </w:rPr>
        <w:t>requirements</w:t>
      </w:r>
      <w:r>
        <w:rPr>
          <w:color w:val="auto"/>
          <w:lang w:val="en-GB"/>
        </w:rPr>
        <w:t xml:space="preserve"> a</w:t>
      </w:r>
      <w:r w:rsidR="0076222B">
        <w:rPr>
          <w:color w:val="auto"/>
          <w:lang w:val="en-GB"/>
        </w:rPr>
        <w:t xml:space="preserve">s well as of </w:t>
      </w:r>
      <w:r>
        <w:rPr>
          <w:color w:val="auto"/>
          <w:lang w:val="en-GB"/>
        </w:rPr>
        <w:t>recommendations</w:t>
      </w:r>
      <w:r w:rsidR="00F34530" w:rsidRPr="00570758">
        <w:rPr>
          <w:color w:val="auto"/>
          <w:lang w:val="en-GB"/>
        </w:rPr>
        <w:t xml:space="preserve"> </w:t>
      </w:r>
      <w:r w:rsidR="006A70D1" w:rsidRPr="00570758">
        <w:rPr>
          <w:color w:val="auto"/>
          <w:lang w:val="en-GB"/>
        </w:rPr>
        <w:t xml:space="preserve">as outlined </w:t>
      </w:r>
      <w:r w:rsidR="00F34530" w:rsidRPr="00570758">
        <w:rPr>
          <w:color w:val="auto"/>
          <w:lang w:val="en-GB"/>
        </w:rPr>
        <w:t>in the funding agreement</w:t>
      </w:r>
      <w:r w:rsidR="006A70D1" w:rsidRPr="00570758">
        <w:rPr>
          <w:color w:val="auto"/>
          <w:lang w:val="en-GB"/>
        </w:rPr>
        <w:t xml:space="preserve"> </w:t>
      </w:r>
      <w:r w:rsidR="00E3474C">
        <w:rPr>
          <w:color w:val="auto"/>
          <w:lang w:val="en-GB"/>
        </w:rPr>
        <w:t>according to the</w:t>
      </w:r>
      <w:r w:rsidR="00D726AF" w:rsidRPr="00E3474C">
        <w:rPr>
          <w:color w:val="auto"/>
          <w:lang w:val="en-GB"/>
        </w:rPr>
        <w:t xml:space="preserve"> </w:t>
      </w:r>
      <w:r w:rsidR="006A70D1" w:rsidRPr="00E3474C">
        <w:rPr>
          <w:color w:val="auto"/>
          <w:lang w:val="en-GB"/>
        </w:rPr>
        <w:t xml:space="preserve">minutes of the </w:t>
      </w:r>
      <w:r w:rsidR="00977C96" w:rsidRPr="00E3474C">
        <w:rPr>
          <w:color w:val="auto"/>
          <w:lang w:val="en-GB"/>
        </w:rPr>
        <w:t xml:space="preserve">evaluation </w:t>
      </w:r>
      <w:r w:rsidR="00D726AF" w:rsidRPr="00E3474C">
        <w:rPr>
          <w:color w:val="auto"/>
          <w:lang w:val="en-GB"/>
        </w:rPr>
        <w:t xml:space="preserve">panel </w:t>
      </w:r>
      <w:r w:rsidR="006A70D1" w:rsidRPr="00E3474C">
        <w:rPr>
          <w:color w:val="auto"/>
          <w:lang w:val="en-GB"/>
        </w:rPr>
        <w:t>during the funding period.</w:t>
      </w:r>
    </w:p>
    <w:sdt>
      <w:sdtPr>
        <w:rPr>
          <w:lang w:val="en-GB"/>
        </w:rPr>
        <w:alias w:val="Requirements and Recommendations"/>
        <w:tag w:val="Requirements and Recommendations"/>
        <w:id w:val="-505055331"/>
        <w:placeholder>
          <w:docPart w:val="66B49ABECED243E99CEFB35E5433A8EE"/>
        </w:placeholder>
        <w:showingPlcHdr/>
      </w:sdtPr>
      <w:sdtEndPr>
        <w:rPr>
          <w:color w:val="auto"/>
        </w:rPr>
      </w:sdtEndPr>
      <w:sdtContent>
        <w:p w14:paraId="1834E8C8" w14:textId="77777777" w:rsidR="004A58A2" w:rsidRPr="00570758" w:rsidRDefault="004A58A2" w:rsidP="00C60237">
          <w:pPr>
            <w:pStyle w:val="Flietext"/>
            <w:rPr>
              <w:color w:val="auto"/>
              <w:lang w:val="en-GB"/>
            </w:rPr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sdtContent>
    </w:sdt>
    <w:p w14:paraId="5D01605E" w14:textId="65C70CDE" w:rsidR="00003560" w:rsidRPr="00135070" w:rsidRDefault="004B1160" w:rsidP="004B1160">
      <w:pPr>
        <w:pStyle w:val="berschrift1"/>
        <w:rPr>
          <w:lang w:val="en-GB"/>
        </w:rPr>
      </w:pPr>
      <w:r w:rsidRPr="004B1160">
        <w:rPr>
          <w:lang w:val="en-GB"/>
        </w:rPr>
        <w:t>Reportable incident</w:t>
      </w:r>
      <w:r>
        <w:rPr>
          <w:lang w:val="en-GB"/>
        </w:rPr>
        <w:t>s</w:t>
      </w:r>
    </w:p>
    <w:p w14:paraId="212A0364" w14:textId="28529250" w:rsidR="00003560" w:rsidRPr="00135070" w:rsidRDefault="004B1160" w:rsidP="00003560">
      <w:pPr>
        <w:rPr>
          <w:lang w:val="en-GB"/>
        </w:rPr>
      </w:pPr>
      <w:r w:rsidRPr="004B1160">
        <w:rPr>
          <w:lang w:val="en-GB"/>
        </w:rPr>
        <w:t xml:space="preserve">Have there been special events or incidents concerning the project that </w:t>
      </w:r>
      <w:r>
        <w:rPr>
          <w:lang w:val="en-GB"/>
        </w:rPr>
        <w:t xml:space="preserve">have to </w:t>
      </w:r>
      <w:proofErr w:type="gramStart"/>
      <w:r>
        <w:rPr>
          <w:lang w:val="en-GB"/>
        </w:rPr>
        <w:t xml:space="preserve">be </w:t>
      </w:r>
      <w:r w:rsidRPr="004B1160">
        <w:rPr>
          <w:lang w:val="en-GB"/>
        </w:rPr>
        <w:t>reported</w:t>
      </w:r>
      <w:proofErr w:type="gramEnd"/>
      <w:r w:rsidRPr="004B1160">
        <w:rPr>
          <w:lang w:val="en-GB"/>
        </w:rPr>
        <w:t xml:space="preserve"> to the FFG</w:t>
      </w:r>
      <w:r>
        <w:rPr>
          <w:lang w:val="en-GB"/>
        </w:rPr>
        <w:t>,</w:t>
      </w:r>
      <w:r w:rsidR="00B31331" w:rsidRPr="00135070">
        <w:rPr>
          <w:lang w:val="en-GB"/>
        </w:rPr>
        <w:t xml:space="preserve"> </w:t>
      </w:r>
      <w:r>
        <w:rPr>
          <w:lang w:val="en-GB"/>
        </w:rPr>
        <w:t>e.g.</w:t>
      </w:r>
    </w:p>
    <w:p w14:paraId="2CB5342C" w14:textId="5A292CA2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C</w:t>
      </w:r>
      <w:r w:rsidRPr="004B1160">
        <w:rPr>
          <w:lang w:val="en-GB"/>
        </w:rPr>
        <w:t xml:space="preserve">hanges in legal or economic influences on the funding recipient </w:t>
      </w:r>
    </w:p>
    <w:p w14:paraId="3E9F41E5" w14:textId="1EEBC58A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B</w:t>
      </w:r>
      <w:r w:rsidRPr="004B1160">
        <w:rPr>
          <w:lang w:val="en-GB"/>
        </w:rPr>
        <w:t>ankruptcy proceedings</w:t>
      </w:r>
    </w:p>
    <w:p w14:paraId="7EAFB3B9" w14:textId="2C45D227" w:rsidR="004B1160" w:rsidRPr="004B1160" w:rsidRDefault="004B1160" w:rsidP="00D726AF">
      <w:pPr>
        <w:pStyle w:val="AufzhlungEbene1"/>
        <w:numPr>
          <w:ilvl w:val="0"/>
          <w:numId w:val="8"/>
        </w:numPr>
        <w:rPr>
          <w:lang w:val="en-GB"/>
        </w:rPr>
      </w:pPr>
      <w:r>
        <w:rPr>
          <w:lang w:val="en-GB"/>
        </w:rPr>
        <w:t>I</w:t>
      </w:r>
      <w:r w:rsidRPr="004B1160">
        <w:rPr>
          <w:lang w:val="en-GB"/>
        </w:rPr>
        <w:t>ncidents that delay or prevent the performance of the funded work</w:t>
      </w:r>
    </w:p>
    <w:p w14:paraId="210D98FB" w14:textId="482ED04C" w:rsidR="00003560" w:rsidRPr="004B1160" w:rsidRDefault="004B1160" w:rsidP="002B633D">
      <w:pPr>
        <w:pStyle w:val="AufzhlungEbene1"/>
        <w:numPr>
          <w:ilvl w:val="0"/>
          <w:numId w:val="8"/>
        </w:numPr>
        <w:spacing w:after="120"/>
        <w:ind w:left="357" w:hanging="357"/>
        <w:contextualSpacing w:val="0"/>
        <w:rPr>
          <w:lang w:val="en-GB"/>
        </w:rPr>
      </w:pPr>
      <w:r w:rsidRPr="004B1160">
        <w:rPr>
          <w:lang w:val="en-GB"/>
        </w:rPr>
        <w:t xml:space="preserve">Additional funding for this </w:t>
      </w:r>
      <w:r w:rsidR="00092350">
        <w:rPr>
          <w:lang w:val="en-GB"/>
        </w:rPr>
        <w:t xml:space="preserve">COMET Centre (in the COMET </w:t>
      </w:r>
      <w:r w:rsidR="006A70D1">
        <w:rPr>
          <w:lang w:val="en-GB"/>
        </w:rPr>
        <w:t>funded area)</w:t>
      </w:r>
      <w:r>
        <w:rPr>
          <w:lang w:val="en-GB"/>
        </w:rPr>
        <w:t>?</w:t>
      </w:r>
    </w:p>
    <w:sdt>
      <w:sdtPr>
        <w:rPr>
          <w:lang w:val="en-GB"/>
        </w:rPr>
        <w:alias w:val="Reportable incidents"/>
        <w:tag w:val="Reportable incidents"/>
        <w:id w:val="-49075353"/>
        <w:placeholder>
          <w:docPart w:val="B5EA77918A714D44875C07232B9625D5"/>
        </w:placeholder>
        <w:showingPlcHdr/>
      </w:sdtPr>
      <w:sdtEndPr/>
      <w:sdtContent>
        <w:p w14:paraId="5C05EC7A" w14:textId="5063147D" w:rsidR="00003560" w:rsidRPr="002A5298" w:rsidRDefault="00C40C63" w:rsidP="00C60237">
          <w:pPr>
            <w:pStyle w:val="Flietext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sdtContent>
    </w:sdt>
    <w:bookmarkEnd w:id="9" w:displacedByCustomXml="prev"/>
    <w:bookmarkEnd w:id="8" w:displacedByCustomXml="prev"/>
    <w:bookmarkEnd w:id="7" w:displacedByCustomXml="prev"/>
    <w:sectPr w:rsidR="00003560" w:rsidRPr="002A5298" w:rsidSect="00CB12D8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985" w:right="1985" w:bottom="1701" w:left="1985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2DDED" w14:textId="77777777" w:rsidR="00F25810" w:rsidRDefault="00F25810" w:rsidP="006651B7">
      <w:r>
        <w:separator/>
      </w:r>
    </w:p>
    <w:p w14:paraId="6698B41F" w14:textId="77777777" w:rsidR="00F25810" w:rsidRDefault="00F25810"/>
  </w:endnote>
  <w:endnote w:type="continuationSeparator" w:id="0">
    <w:p w14:paraId="24679C12" w14:textId="77777777" w:rsidR="00F25810" w:rsidRDefault="00F25810" w:rsidP="006651B7">
      <w:r>
        <w:continuationSeparator/>
      </w:r>
    </w:p>
    <w:p w14:paraId="35DB21FA" w14:textId="77777777" w:rsidR="00F25810" w:rsidRDefault="00F25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43EE9FF" w14:textId="77777777" w:rsidR="00F25810" w:rsidRDefault="00F2581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CA391BC" w14:textId="77777777" w:rsidR="00F25810" w:rsidRDefault="00F25810" w:rsidP="0045517C">
    <w:pPr>
      <w:pStyle w:val="Fuzeile"/>
      <w:ind w:right="360" w:firstLine="360"/>
    </w:pPr>
  </w:p>
  <w:p w14:paraId="3A1AB8AE" w14:textId="77777777" w:rsidR="00F25810" w:rsidRDefault="00F2581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3A643" w14:textId="7CD74418" w:rsidR="00F25810" w:rsidRPr="0004121A" w:rsidRDefault="0004121A" w:rsidP="00725145">
    <w:pPr>
      <w:pStyle w:val="Kopf-undFuzeile"/>
      <w:tabs>
        <w:tab w:val="clear" w:pos="5500"/>
        <w:tab w:val="center" w:pos="3969"/>
      </w:tabs>
      <w:rPr>
        <w:lang w:val="en-GB"/>
      </w:rPr>
    </w:pPr>
    <w:r w:rsidRPr="0004121A">
      <w:rPr>
        <w:lang w:val="en-GB"/>
      </w:rPr>
      <w:t>C</w:t>
    </w:r>
    <w:r w:rsidR="00B62C7E">
      <w:rPr>
        <w:lang w:val="en-GB"/>
      </w:rPr>
      <w:t>OMET C</w:t>
    </w:r>
    <w:r>
      <w:rPr>
        <w:lang w:val="en-GB"/>
      </w:rPr>
      <w:t>entre</w:t>
    </w:r>
    <w:r w:rsidR="0009140C">
      <w:rPr>
        <w:lang w:val="en-GB"/>
      </w:rPr>
      <w:t xml:space="preserve"> </w:t>
    </w:r>
    <w:r w:rsidR="009234C3" w:rsidRPr="009234C3">
      <w:rPr>
        <w:lang w:val="en-GB"/>
      </w:rPr>
      <w:t xml:space="preserve">reporting template </w:t>
    </w:r>
    <w:r w:rsidR="00F25810" w:rsidRPr="000E6321">
      <w:ptab w:relativeTo="margin" w:alignment="right" w:leader="none"/>
    </w:r>
    <w:r w:rsidR="00F25810" w:rsidRPr="0004121A">
      <w:rPr>
        <w:lang w:val="en-GB"/>
      </w:rPr>
      <w:t xml:space="preserve">page </w:t>
    </w:r>
    <w:r w:rsidR="00F25810" w:rsidRPr="00787822">
      <w:fldChar w:fldCharType="begin"/>
    </w:r>
    <w:r w:rsidR="00F25810" w:rsidRPr="0004121A">
      <w:rPr>
        <w:lang w:val="en-GB"/>
      </w:rPr>
      <w:instrText xml:space="preserve"> PAGE </w:instrText>
    </w:r>
    <w:r w:rsidR="00F25810" w:rsidRPr="00787822">
      <w:fldChar w:fldCharType="separate"/>
    </w:r>
    <w:r w:rsidR="00D93135">
      <w:rPr>
        <w:lang w:val="en-GB"/>
      </w:rPr>
      <w:t>2</w:t>
    </w:r>
    <w:r w:rsidR="00F25810" w:rsidRPr="00787822">
      <w:fldChar w:fldCharType="end"/>
    </w:r>
    <w:r w:rsidR="00F25810" w:rsidRPr="0004121A">
      <w:rPr>
        <w:lang w:val="en-GB"/>
      </w:rPr>
      <w:t>/</w:t>
    </w:r>
    <w:r w:rsidR="00F25810">
      <w:rPr>
        <w:noProof w:val="0"/>
      </w:rPr>
      <w:fldChar w:fldCharType="begin"/>
    </w:r>
    <w:r w:rsidR="00F25810" w:rsidRPr="0004121A">
      <w:rPr>
        <w:lang w:val="en-GB"/>
      </w:rPr>
      <w:instrText xml:space="preserve"> NUMPAGES </w:instrText>
    </w:r>
    <w:r w:rsidR="00F25810">
      <w:rPr>
        <w:noProof w:val="0"/>
      </w:rPr>
      <w:fldChar w:fldCharType="separate"/>
    </w:r>
    <w:r w:rsidR="00D93135">
      <w:rPr>
        <w:lang w:val="en-GB"/>
      </w:rPr>
      <w:t>8</w:t>
    </w:r>
    <w:r w:rsidR="00F2581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219" w14:textId="3AAFDD10" w:rsidR="00F25810" w:rsidRPr="00D93135" w:rsidRDefault="00D93135" w:rsidP="00603240">
    <w:pPr>
      <w:pStyle w:val="Kopf-undFuzeile"/>
      <w:tabs>
        <w:tab w:val="clear" w:pos="5500"/>
        <w:tab w:val="center" w:pos="3969"/>
      </w:tabs>
      <w:jc w:val="center"/>
      <w:rPr>
        <w:lang w:val="en-GB"/>
      </w:rPr>
    </w:pPr>
    <w:r w:rsidRPr="0004121A">
      <w:rPr>
        <w:lang w:val="en-GB"/>
      </w:rPr>
      <w:t>C</w:t>
    </w:r>
    <w:r>
      <w:rPr>
        <w:lang w:val="en-GB"/>
      </w:rPr>
      <w:t xml:space="preserve">OMET Centre </w:t>
    </w:r>
    <w:r w:rsidRPr="009234C3">
      <w:rPr>
        <w:lang w:val="en-GB"/>
      </w:rPr>
      <w:t>reporting template</w:t>
    </w:r>
    <w:r w:rsidR="00F25810" w:rsidRPr="00D93135">
      <w:rPr>
        <w:lang w:val="en-GB"/>
      </w:rPr>
      <w:tab/>
    </w:r>
    <w:r w:rsidR="00F25810" w:rsidRPr="000E6321">
      <w:ptab w:relativeTo="margin" w:alignment="right" w:leader="none"/>
    </w:r>
    <w:r w:rsidR="00F25810" w:rsidRPr="00D93135">
      <w:rPr>
        <w:lang w:val="en-GB"/>
      </w:rPr>
      <w:t xml:space="preserve">Seite </w:t>
    </w:r>
    <w:r w:rsidR="00F25810" w:rsidRPr="00787822">
      <w:fldChar w:fldCharType="begin"/>
    </w:r>
    <w:r w:rsidR="00F25810" w:rsidRPr="00D93135">
      <w:rPr>
        <w:lang w:val="en-GB"/>
      </w:rPr>
      <w:instrText xml:space="preserve"> PAGE </w:instrText>
    </w:r>
    <w:r w:rsidR="00F25810" w:rsidRPr="00787822">
      <w:fldChar w:fldCharType="separate"/>
    </w:r>
    <w:r>
      <w:rPr>
        <w:lang w:val="en-GB"/>
      </w:rPr>
      <w:t>1</w:t>
    </w:r>
    <w:r w:rsidR="00F25810" w:rsidRPr="00787822">
      <w:fldChar w:fldCharType="end"/>
    </w:r>
    <w:r w:rsidR="00F25810" w:rsidRPr="00D93135">
      <w:rPr>
        <w:lang w:val="en-GB"/>
      </w:rPr>
      <w:t>/</w:t>
    </w:r>
    <w:r w:rsidR="00F25810">
      <w:rPr>
        <w:noProof w:val="0"/>
      </w:rPr>
      <w:fldChar w:fldCharType="begin"/>
    </w:r>
    <w:r w:rsidR="00F25810" w:rsidRPr="00D93135">
      <w:rPr>
        <w:lang w:val="en-GB"/>
      </w:rPr>
      <w:instrText xml:space="preserve"> NUMPAGES </w:instrText>
    </w:r>
    <w:r w:rsidR="00F25810">
      <w:rPr>
        <w:noProof w:val="0"/>
      </w:rPr>
      <w:fldChar w:fldCharType="separate"/>
    </w:r>
    <w:r>
      <w:rPr>
        <w:lang w:val="en-GB"/>
      </w:rPr>
      <w:t>8</w:t>
    </w:r>
    <w:r w:rsidR="00F25810">
      <w:fldChar w:fldCharType="end"/>
    </w:r>
    <w:r w:rsidR="00F25810" w:rsidRPr="00D93135"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BF840" w14:textId="77777777" w:rsidR="00F25810" w:rsidRDefault="00F25810" w:rsidP="006651B7">
      <w:r>
        <w:separator/>
      </w:r>
    </w:p>
  </w:footnote>
  <w:footnote w:type="continuationSeparator" w:id="0">
    <w:p w14:paraId="22944A61" w14:textId="77777777" w:rsidR="00F25810" w:rsidRDefault="00F25810" w:rsidP="006651B7">
      <w:r>
        <w:continuationSeparator/>
      </w:r>
    </w:p>
    <w:p w14:paraId="2DF63305" w14:textId="77777777" w:rsidR="00F25810" w:rsidRDefault="00F25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E493" w14:textId="3A4A53A2" w:rsidR="00F25810" w:rsidRPr="00195114" w:rsidRDefault="00F25810" w:rsidP="00B31331">
    <w:pPr>
      <w:pStyle w:val="Kopfzeile"/>
      <w:rPr>
        <w:lang w:val="en-GB"/>
      </w:rPr>
    </w:pPr>
    <w:r w:rsidRPr="0028691D">
      <w:rPr>
        <w:lang w:val="en-GB"/>
      </w:rPr>
      <w:t xml:space="preserve">FFG Instrument: </w:t>
    </w:r>
    <w:r w:rsidR="00195114" w:rsidRPr="0028691D">
      <w:rPr>
        <w:lang w:val="en-GB"/>
      </w:rPr>
      <w:t xml:space="preserve">COMET Centre </w:t>
    </w:r>
    <w:r w:rsidR="003C2968" w:rsidRPr="0028691D">
      <w:rPr>
        <w:lang w:val="en-GB"/>
      </w:rPr>
      <w:t>(K2)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57CAF"/>
    <w:multiLevelType w:val="hybridMultilevel"/>
    <w:tmpl w:val="4A84F7D0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5CBE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5A4C7C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3308ED"/>
    <w:multiLevelType w:val="hybridMultilevel"/>
    <w:tmpl w:val="50448F98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03405"/>
    <w:multiLevelType w:val="multilevel"/>
    <w:tmpl w:val="C7803712"/>
    <w:lvl w:ilvl="0">
      <w:start w:val="1"/>
      <w:numFmt w:val="decimal"/>
      <w:pStyle w:val="berschrift1"/>
      <w:lvlText w:val="%1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23AD9"/>
    <w:multiLevelType w:val="multilevel"/>
    <w:tmpl w:val="BEB0FAC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9E0850"/>
    <w:multiLevelType w:val="hybridMultilevel"/>
    <w:tmpl w:val="1390FC50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64E1B"/>
    <w:multiLevelType w:val="hybridMultilevel"/>
    <w:tmpl w:val="C0F02F26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F142F9"/>
    <w:multiLevelType w:val="hybridMultilevel"/>
    <w:tmpl w:val="B644DB2C"/>
    <w:lvl w:ilvl="0" w:tplc="430CA49E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 (Textkörper CS)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67461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0B25C3D"/>
    <w:multiLevelType w:val="hybridMultilevel"/>
    <w:tmpl w:val="97A8B80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A351A2"/>
    <w:multiLevelType w:val="hybridMultilevel"/>
    <w:tmpl w:val="D6AAEB08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ED6D2C"/>
    <w:multiLevelType w:val="multilevel"/>
    <w:tmpl w:val="22BAB4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F13B05"/>
    <w:multiLevelType w:val="hybridMultilevel"/>
    <w:tmpl w:val="D354B7D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746C21"/>
    <w:multiLevelType w:val="hybridMultilevel"/>
    <w:tmpl w:val="C7F49A1E"/>
    <w:lvl w:ilvl="0" w:tplc="28906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B2B2E"/>
    <w:multiLevelType w:val="hybridMultilevel"/>
    <w:tmpl w:val="5E068D0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3B023C"/>
    <w:multiLevelType w:val="hybridMultilevel"/>
    <w:tmpl w:val="C9068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87D"/>
    <w:multiLevelType w:val="hybridMultilevel"/>
    <w:tmpl w:val="E0DA908C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60C84"/>
    <w:multiLevelType w:val="hybridMultilevel"/>
    <w:tmpl w:val="EAC2DA7A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7DBA2AEB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B51AF3"/>
    <w:multiLevelType w:val="multilevel"/>
    <w:tmpl w:val="074C4F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7"/>
  </w:num>
  <w:num w:numId="2">
    <w:abstractNumId w:val="13"/>
  </w:num>
  <w:num w:numId="3">
    <w:abstractNumId w:val="23"/>
  </w:num>
  <w:num w:numId="4">
    <w:abstractNumId w:val="7"/>
  </w:num>
  <w:num w:numId="5">
    <w:abstractNumId w:val="1"/>
  </w:num>
  <w:num w:numId="6">
    <w:abstractNumId w:val="25"/>
  </w:num>
  <w:num w:numId="7">
    <w:abstractNumId w:val="4"/>
  </w:num>
  <w:num w:numId="8">
    <w:abstractNumId w:val="3"/>
  </w:num>
  <w:num w:numId="9">
    <w:abstractNumId w:val="15"/>
  </w:num>
  <w:num w:numId="10">
    <w:abstractNumId w:val="6"/>
    <w:lvlOverride w:ilvl="1">
      <w:lvl w:ilvl="1">
        <w:start w:val="1"/>
        <w:numFmt w:val="decimal"/>
        <w:pStyle w:val="berschrift2"/>
        <w:lvlText w:val="%1.%2"/>
        <w:lvlJc w:val="left"/>
        <w:pPr>
          <w:ind w:left="7372" w:firstLine="0"/>
        </w:pPr>
        <w:rPr>
          <w:rFonts w:hint="default"/>
        </w:rPr>
      </w:lvl>
    </w:lvlOverride>
  </w:num>
  <w:num w:numId="11">
    <w:abstractNumId w:val="12"/>
  </w:num>
  <w:num w:numId="12">
    <w:abstractNumId w:val="10"/>
  </w:num>
  <w:num w:numId="13">
    <w:abstractNumId w:val="26"/>
  </w:num>
  <w:num w:numId="14">
    <w:abstractNumId w:val="9"/>
  </w:num>
  <w:num w:numId="15">
    <w:abstractNumId w:val="7"/>
  </w:num>
  <w:num w:numId="16">
    <w:abstractNumId w:val="2"/>
  </w:num>
  <w:num w:numId="17">
    <w:abstractNumId w:val="21"/>
  </w:num>
  <w:num w:numId="18">
    <w:abstractNumId w:val="18"/>
  </w:num>
  <w:num w:numId="19">
    <w:abstractNumId w:val="19"/>
  </w:num>
  <w:num w:numId="20">
    <w:abstractNumId w:val="24"/>
  </w:num>
  <w:num w:numId="21">
    <w:abstractNumId w:val="11"/>
  </w:num>
  <w:num w:numId="22">
    <w:abstractNumId w:val="8"/>
  </w:num>
  <w:num w:numId="23">
    <w:abstractNumId w:val="7"/>
  </w:num>
  <w:num w:numId="24">
    <w:abstractNumId w:val="17"/>
  </w:num>
  <w:num w:numId="25">
    <w:abstractNumId w:val="28"/>
  </w:num>
  <w:num w:numId="26">
    <w:abstractNumId w:val="7"/>
  </w:num>
  <w:num w:numId="27">
    <w:abstractNumId w:val="7"/>
  </w:num>
  <w:num w:numId="28">
    <w:abstractNumId w:val="14"/>
  </w:num>
  <w:num w:numId="29">
    <w:abstractNumId w:val="5"/>
  </w:num>
  <w:num w:numId="30">
    <w:abstractNumId w:val="20"/>
  </w:num>
  <w:num w:numId="31">
    <w:abstractNumId w:val="22"/>
  </w:num>
  <w:num w:numId="32">
    <w:abstractNumId w:val="7"/>
  </w:num>
  <w:num w:numId="33">
    <w:abstractNumId w:val="16"/>
  </w:num>
  <w:num w:numId="3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02DE6"/>
    <w:rsid w:val="00003560"/>
    <w:rsid w:val="00013BB9"/>
    <w:rsid w:val="00017DE1"/>
    <w:rsid w:val="00032674"/>
    <w:rsid w:val="0004121A"/>
    <w:rsid w:val="00043A50"/>
    <w:rsid w:val="0005201A"/>
    <w:rsid w:val="0005613B"/>
    <w:rsid w:val="0006067E"/>
    <w:rsid w:val="000631AC"/>
    <w:rsid w:val="00066EF3"/>
    <w:rsid w:val="0007587C"/>
    <w:rsid w:val="0009140C"/>
    <w:rsid w:val="000920A0"/>
    <w:rsid w:val="000921F7"/>
    <w:rsid w:val="00092350"/>
    <w:rsid w:val="00093A23"/>
    <w:rsid w:val="0009495D"/>
    <w:rsid w:val="00095903"/>
    <w:rsid w:val="00096848"/>
    <w:rsid w:val="000A143D"/>
    <w:rsid w:val="000A495F"/>
    <w:rsid w:val="000B054F"/>
    <w:rsid w:val="000B1224"/>
    <w:rsid w:val="000B490B"/>
    <w:rsid w:val="000C5480"/>
    <w:rsid w:val="000E1CFD"/>
    <w:rsid w:val="000E6321"/>
    <w:rsid w:val="000E71F9"/>
    <w:rsid w:val="00102354"/>
    <w:rsid w:val="00103C01"/>
    <w:rsid w:val="001064B9"/>
    <w:rsid w:val="00110D2F"/>
    <w:rsid w:val="00120932"/>
    <w:rsid w:val="001220A0"/>
    <w:rsid w:val="001245F3"/>
    <w:rsid w:val="00130875"/>
    <w:rsid w:val="00135070"/>
    <w:rsid w:val="00135800"/>
    <w:rsid w:val="00142079"/>
    <w:rsid w:val="0014235B"/>
    <w:rsid w:val="00145314"/>
    <w:rsid w:val="00145613"/>
    <w:rsid w:val="00146318"/>
    <w:rsid w:val="0015017E"/>
    <w:rsid w:val="001619DE"/>
    <w:rsid w:val="001805EF"/>
    <w:rsid w:val="00184D07"/>
    <w:rsid w:val="00184EF2"/>
    <w:rsid w:val="00195037"/>
    <w:rsid w:val="00195114"/>
    <w:rsid w:val="001A085D"/>
    <w:rsid w:val="001A3753"/>
    <w:rsid w:val="001A3E5C"/>
    <w:rsid w:val="001D16F3"/>
    <w:rsid w:val="001D3473"/>
    <w:rsid w:val="001D7D25"/>
    <w:rsid w:val="001E5267"/>
    <w:rsid w:val="001E55D5"/>
    <w:rsid w:val="001E6A2D"/>
    <w:rsid w:val="001F1150"/>
    <w:rsid w:val="001F4C6A"/>
    <w:rsid w:val="00201E85"/>
    <w:rsid w:val="002119A8"/>
    <w:rsid w:val="00221F9D"/>
    <w:rsid w:val="002319BA"/>
    <w:rsid w:val="00234606"/>
    <w:rsid w:val="002352D1"/>
    <w:rsid w:val="00242C79"/>
    <w:rsid w:val="0025192A"/>
    <w:rsid w:val="00252C32"/>
    <w:rsid w:val="002549E7"/>
    <w:rsid w:val="0025752A"/>
    <w:rsid w:val="00274684"/>
    <w:rsid w:val="0028691D"/>
    <w:rsid w:val="00294E7A"/>
    <w:rsid w:val="002A3463"/>
    <w:rsid w:val="002A5298"/>
    <w:rsid w:val="002A6B4A"/>
    <w:rsid w:val="002A760A"/>
    <w:rsid w:val="002A79FA"/>
    <w:rsid w:val="002B014C"/>
    <w:rsid w:val="002B45B6"/>
    <w:rsid w:val="002B633D"/>
    <w:rsid w:val="002D0A6E"/>
    <w:rsid w:val="002E08F2"/>
    <w:rsid w:val="002E56C6"/>
    <w:rsid w:val="002E5747"/>
    <w:rsid w:val="002E664D"/>
    <w:rsid w:val="002F3103"/>
    <w:rsid w:val="002F6D1E"/>
    <w:rsid w:val="00300867"/>
    <w:rsid w:val="00315A58"/>
    <w:rsid w:val="00316A86"/>
    <w:rsid w:val="0032089C"/>
    <w:rsid w:val="00330402"/>
    <w:rsid w:val="003309AF"/>
    <w:rsid w:val="003412C2"/>
    <w:rsid w:val="003434DC"/>
    <w:rsid w:val="00346AEF"/>
    <w:rsid w:val="003502A1"/>
    <w:rsid w:val="00361557"/>
    <w:rsid w:val="00362B1E"/>
    <w:rsid w:val="0037088B"/>
    <w:rsid w:val="00392861"/>
    <w:rsid w:val="0039485B"/>
    <w:rsid w:val="003A3982"/>
    <w:rsid w:val="003A62D3"/>
    <w:rsid w:val="003A7D6A"/>
    <w:rsid w:val="003B0148"/>
    <w:rsid w:val="003B30ED"/>
    <w:rsid w:val="003B4654"/>
    <w:rsid w:val="003B7117"/>
    <w:rsid w:val="003C1ADE"/>
    <w:rsid w:val="003C2968"/>
    <w:rsid w:val="003C4569"/>
    <w:rsid w:val="003C4C4F"/>
    <w:rsid w:val="003C571C"/>
    <w:rsid w:val="003D265C"/>
    <w:rsid w:val="003D4B6F"/>
    <w:rsid w:val="003D66EC"/>
    <w:rsid w:val="003D7FA1"/>
    <w:rsid w:val="003E7604"/>
    <w:rsid w:val="003F5852"/>
    <w:rsid w:val="003F7266"/>
    <w:rsid w:val="004002D2"/>
    <w:rsid w:val="00405DF6"/>
    <w:rsid w:val="004103B0"/>
    <w:rsid w:val="00416C14"/>
    <w:rsid w:val="004240BD"/>
    <w:rsid w:val="00426AA6"/>
    <w:rsid w:val="00446C2D"/>
    <w:rsid w:val="004510ED"/>
    <w:rsid w:val="0045517C"/>
    <w:rsid w:val="00462721"/>
    <w:rsid w:val="00464814"/>
    <w:rsid w:val="0047310E"/>
    <w:rsid w:val="004731C4"/>
    <w:rsid w:val="0048189E"/>
    <w:rsid w:val="00487194"/>
    <w:rsid w:val="00492FDF"/>
    <w:rsid w:val="004A2E87"/>
    <w:rsid w:val="004A58A2"/>
    <w:rsid w:val="004B1160"/>
    <w:rsid w:val="004B45E3"/>
    <w:rsid w:val="004B4F09"/>
    <w:rsid w:val="004B523C"/>
    <w:rsid w:val="004C5C6A"/>
    <w:rsid w:val="004D3978"/>
    <w:rsid w:val="005010EE"/>
    <w:rsid w:val="005017FB"/>
    <w:rsid w:val="005069D7"/>
    <w:rsid w:val="00511707"/>
    <w:rsid w:val="00515AE4"/>
    <w:rsid w:val="00516926"/>
    <w:rsid w:val="005240B8"/>
    <w:rsid w:val="00526E0A"/>
    <w:rsid w:val="00530142"/>
    <w:rsid w:val="005305EC"/>
    <w:rsid w:val="00545A79"/>
    <w:rsid w:val="0055049B"/>
    <w:rsid w:val="00550BEB"/>
    <w:rsid w:val="00570758"/>
    <w:rsid w:val="00574441"/>
    <w:rsid w:val="00575283"/>
    <w:rsid w:val="005805E2"/>
    <w:rsid w:val="00584C72"/>
    <w:rsid w:val="005866F4"/>
    <w:rsid w:val="00590EAC"/>
    <w:rsid w:val="005A3584"/>
    <w:rsid w:val="005A678E"/>
    <w:rsid w:val="005A74A1"/>
    <w:rsid w:val="005B0386"/>
    <w:rsid w:val="005B2D1B"/>
    <w:rsid w:val="005B6AA0"/>
    <w:rsid w:val="005C3989"/>
    <w:rsid w:val="005D1CFD"/>
    <w:rsid w:val="005D34DC"/>
    <w:rsid w:val="005D583E"/>
    <w:rsid w:val="005E045F"/>
    <w:rsid w:val="005E30E0"/>
    <w:rsid w:val="005E6A45"/>
    <w:rsid w:val="005F2337"/>
    <w:rsid w:val="005F789B"/>
    <w:rsid w:val="00600D24"/>
    <w:rsid w:val="0060190E"/>
    <w:rsid w:val="00602339"/>
    <w:rsid w:val="00603240"/>
    <w:rsid w:val="00605546"/>
    <w:rsid w:val="00614BD3"/>
    <w:rsid w:val="00625076"/>
    <w:rsid w:val="006261D9"/>
    <w:rsid w:val="006266F7"/>
    <w:rsid w:val="00633347"/>
    <w:rsid w:val="00640D19"/>
    <w:rsid w:val="0064171F"/>
    <w:rsid w:val="00644FF9"/>
    <w:rsid w:val="00650F0B"/>
    <w:rsid w:val="006560EE"/>
    <w:rsid w:val="00660D1E"/>
    <w:rsid w:val="006651B7"/>
    <w:rsid w:val="006753CF"/>
    <w:rsid w:val="006820B6"/>
    <w:rsid w:val="00683F29"/>
    <w:rsid w:val="00691265"/>
    <w:rsid w:val="00691F49"/>
    <w:rsid w:val="006A07EB"/>
    <w:rsid w:val="006A1AF0"/>
    <w:rsid w:val="006A209E"/>
    <w:rsid w:val="006A2614"/>
    <w:rsid w:val="006A32F0"/>
    <w:rsid w:val="006A70D1"/>
    <w:rsid w:val="006C0C80"/>
    <w:rsid w:val="006C2DA3"/>
    <w:rsid w:val="006C35F1"/>
    <w:rsid w:val="006D315F"/>
    <w:rsid w:val="006D6D4A"/>
    <w:rsid w:val="006E21C7"/>
    <w:rsid w:val="006E3B2B"/>
    <w:rsid w:val="006E520F"/>
    <w:rsid w:val="006F355D"/>
    <w:rsid w:val="006F3AA5"/>
    <w:rsid w:val="006F523C"/>
    <w:rsid w:val="006F60D6"/>
    <w:rsid w:val="007037AE"/>
    <w:rsid w:val="007129C9"/>
    <w:rsid w:val="00725145"/>
    <w:rsid w:val="00725C64"/>
    <w:rsid w:val="00727F4C"/>
    <w:rsid w:val="00736E0A"/>
    <w:rsid w:val="007446E7"/>
    <w:rsid w:val="00744C20"/>
    <w:rsid w:val="007512F5"/>
    <w:rsid w:val="00755C6D"/>
    <w:rsid w:val="0076222B"/>
    <w:rsid w:val="00770153"/>
    <w:rsid w:val="007730E3"/>
    <w:rsid w:val="007750EE"/>
    <w:rsid w:val="00777D38"/>
    <w:rsid w:val="00781CDE"/>
    <w:rsid w:val="0078284C"/>
    <w:rsid w:val="00786508"/>
    <w:rsid w:val="00787822"/>
    <w:rsid w:val="00791CA8"/>
    <w:rsid w:val="007A46B5"/>
    <w:rsid w:val="007B418F"/>
    <w:rsid w:val="007B66D9"/>
    <w:rsid w:val="007B6D9C"/>
    <w:rsid w:val="007B7D02"/>
    <w:rsid w:val="007C4807"/>
    <w:rsid w:val="007C5B23"/>
    <w:rsid w:val="007D01FE"/>
    <w:rsid w:val="007E05B6"/>
    <w:rsid w:val="007E17AB"/>
    <w:rsid w:val="007F09B5"/>
    <w:rsid w:val="007F2BA1"/>
    <w:rsid w:val="008121CA"/>
    <w:rsid w:val="00821DC4"/>
    <w:rsid w:val="00822611"/>
    <w:rsid w:val="00826562"/>
    <w:rsid w:val="008270CC"/>
    <w:rsid w:val="008332AE"/>
    <w:rsid w:val="00834527"/>
    <w:rsid w:val="00835DC2"/>
    <w:rsid w:val="008361FA"/>
    <w:rsid w:val="00840DD1"/>
    <w:rsid w:val="00841FA3"/>
    <w:rsid w:val="00844B7C"/>
    <w:rsid w:val="00847AB6"/>
    <w:rsid w:val="0085061D"/>
    <w:rsid w:val="008533F4"/>
    <w:rsid w:val="00854D29"/>
    <w:rsid w:val="00875716"/>
    <w:rsid w:val="00883D56"/>
    <w:rsid w:val="00884433"/>
    <w:rsid w:val="008959E9"/>
    <w:rsid w:val="00897B4C"/>
    <w:rsid w:val="008A4B50"/>
    <w:rsid w:val="008A782E"/>
    <w:rsid w:val="008C4169"/>
    <w:rsid w:val="008C790A"/>
    <w:rsid w:val="008D746B"/>
    <w:rsid w:val="008E37B7"/>
    <w:rsid w:val="008E3A12"/>
    <w:rsid w:val="008E7180"/>
    <w:rsid w:val="008F0E16"/>
    <w:rsid w:val="008F64A7"/>
    <w:rsid w:val="00900174"/>
    <w:rsid w:val="0090312B"/>
    <w:rsid w:val="00906B46"/>
    <w:rsid w:val="00912E47"/>
    <w:rsid w:val="00913A6A"/>
    <w:rsid w:val="009162B9"/>
    <w:rsid w:val="009234C3"/>
    <w:rsid w:val="009245B1"/>
    <w:rsid w:val="009449F8"/>
    <w:rsid w:val="00946BAF"/>
    <w:rsid w:val="00957843"/>
    <w:rsid w:val="00977C96"/>
    <w:rsid w:val="00987BCB"/>
    <w:rsid w:val="0099101F"/>
    <w:rsid w:val="00992B3B"/>
    <w:rsid w:val="009936FD"/>
    <w:rsid w:val="009A37EC"/>
    <w:rsid w:val="009A404F"/>
    <w:rsid w:val="009A771D"/>
    <w:rsid w:val="009B25BB"/>
    <w:rsid w:val="009B6FB7"/>
    <w:rsid w:val="009C1393"/>
    <w:rsid w:val="009C1F04"/>
    <w:rsid w:val="009C4F4B"/>
    <w:rsid w:val="009C6235"/>
    <w:rsid w:val="009C7C18"/>
    <w:rsid w:val="009D2B08"/>
    <w:rsid w:val="009E0F0E"/>
    <w:rsid w:val="009F359B"/>
    <w:rsid w:val="009F664A"/>
    <w:rsid w:val="00A00B77"/>
    <w:rsid w:val="00A12133"/>
    <w:rsid w:val="00A210CD"/>
    <w:rsid w:val="00A22F51"/>
    <w:rsid w:val="00A23367"/>
    <w:rsid w:val="00A255E6"/>
    <w:rsid w:val="00A3347C"/>
    <w:rsid w:val="00A33B1E"/>
    <w:rsid w:val="00A44407"/>
    <w:rsid w:val="00A44810"/>
    <w:rsid w:val="00A52290"/>
    <w:rsid w:val="00A52698"/>
    <w:rsid w:val="00A61CF6"/>
    <w:rsid w:val="00A64559"/>
    <w:rsid w:val="00A824F4"/>
    <w:rsid w:val="00A90564"/>
    <w:rsid w:val="00AA3C64"/>
    <w:rsid w:val="00AB356D"/>
    <w:rsid w:val="00AC2BC2"/>
    <w:rsid w:val="00AD12FA"/>
    <w:rsid w:val="00AD36B3"/>
    <w:rsid w:val="00AE42AF"/>
    <w:rsid w:val="00AE5553"/>
    <w:rsid w:val="00AE7FE1"/>
    <w:rsid w:val="00AF4171"/>
    <w:rsid w:val="00B052BE"/>
    <w:rsid w:val="00B062A6"/>
    <w:rsid w:val="00B16754"/>
    <w:rsid w:val="00B16A3C"/>
    <w:rsid w:val="00B2362E"/>
    <w:rsid w:val="00B2531F"/>
    <w:rsid w:val="00B31331"/>
    <w:rsid w:val="00B31CD6"/>
    <w:rsid w:val="00B35A01"/>
    <w:rsid w:val="00B43062"/>
    <w:rsid w:val="00B53608"/>
    <w:rsid w:val="00B564E2"/>
    <w:rsid w:val="00B62BCC"/>
    <w:rsid w:val="00B62C7E"/>
    <w:rsid w:val="00B679D1"/>
    <w:rsid w:val="00B7049F"/>
    <w:rsid w:val="00B71443"/>
    <w:rsid w:val="00B773B8"/>
    <w:rsid w:val="00B82846"/>
    <w:rsid w:val="00B9072E"/>
    <w:rsid w:val="00B963C1"/>
    <w:rsid w:val="00BA40AB"/>
    <w:rsid w:val="00BA41FD"/>
    <w:rsid w:val="00BA70DF"/>
    <w:rsid w:val="00BA72B9"/>
    <w:rsid w:val="00BB427B"/>
    <w:rsid w:val="00BB6088"/>
    <w:rsid w:val="00BD68D8"/>
    <w:rsid w:val="00BE1030"/>
    <w:rsid w:val="00BF04C5"/>
    <w:rsid w:val="00BF06DB"/>
    <w:rsid w:val="00BF791B"/>
    <w:rsid w:val="00C041C0"/>
    <w:rsid w:val="00C07EF4"/>
    <w:rsid w:val="00C104B3"/>
    <w:rsid w:val="00C12BFB"/>
    <w:rsid w:val="00C314FF"/>
    <w:rsid w:val="00C40C63"/>
    <w:rsid w:val="00C41C80"/>
    <w:rsid w:val="00C4244A"/>
    <w:rsid w:val="00C42530"/>
    <w:rsid w:val="00C528CE"/>
    <w:rsid w:val="00C57975"/>
    <w:rsid w:val="00C60237"/>
    <w:rsid w:val="00C6737F"/>
    <w:rsid w:val="00C67A55"/>
    <w:rsid w:val="00C75207"/>
    <w:rsid w:val="00C80891"/>
    <w:rsid w:val="00C82338"/>
    <w:rsid w:val="00C83EF6"/>
    <w:rsid w:val="00C93332"/>
    <w:rsid w:val="00C96DBF"/>
    <w:rsid w:val="00CA2D1D"/>
    <w:rsid w:val="00CA7D4F"/>
    <w:rsid w:val="00CB12D8"/>
    <w:rsid w:val="00CC0882"/>
    <w:rsid w:val="00CC2B16"/>
    <w:rsid w:val="00CC3501"/>
    <w:rsid w:val="00CC6C58"/>
    <w:rsid w:val="00CD3C71"/>
    <w:rsid w:val="00CD6DB2"/>
    <w:rsid w:val="00CE1F7F"/>
    <w:rsid w:val="00CF7AF9"/>
    <w:rsid w:val="00D0279B"/>
    <w:rsid w:val="00D03B21"/>
    <w:rsid w:val="00D05580"/>
    <w:rsid w:val="00D13966"/>
    <w:rsid w:val="00D16444"/>
    <w:rsid w:val="00D21F8E"/>
    <w:rsid w:val="00D306FA"/>
    <w:rsid w:val="00D32411"/>
    <w:rsid w:val="00D336DD"/>
    <w:rsid w:val="00D35283"/>
    <w:rsid w:val="00D37EC4"/>
    <w:rsid w:val="00D421E9"/>
    <w:rsid w:val="00D42E35"/>
    <w:rsid w:val="00D45DFE"/>
    <w:rsid w:val="00D4758B"/>
    <w:rsid w:val="00D47AC5"/>
    <w:rsid w:val="00D535AD"/>
    <w:rsid w:val="00D63A56"/>
    <w:rsid w:val="00D64A4D"/>
    <w:rsid w:val="00D65034"/>
    <w:rsid w:val="00D65B45"/>
    <w:rsid w:val="00D66CEF"/>
    <w:rsid w:val="00D726AF"/>
    <w:rsid w:val="00D73C31"/>
    <w:rsid w:val="00D81C66"/>
    <w:rsid w:val="00D81DBF"/>
    <w:rsid w:val="00D82A06"/>
    <w:rsid w:val="00D91127"/>
    <w:rsid w:val="00D93135"/>
    <w:rsid w:val="00D93699"/>
    <w:rsid w:val="00DA7A3C"/>
    <w:rsid w:val="00DB60EA"/>
    <w:rsid w:val="00DB6505"/>
    <w:rsid w:val="00DB73E8"/>
    <w:rsid w:val="00DD1149"/>
    <w:rsid w:val="00DD285D"/>
    <w:rsid w:val="00DE648A"/>
    <w:rsid w:val="00DF0E00"/>
    <w:rsid w:val="00DF482E"/>
    <w:rsid w:val="00DF66C3"/>
    <w:rsid w:val="00DF6A0E"/>
    <w:rsid w:val="00DF7DFA"/>
    <w:rsid w:val="00E16AFD"/>
    <w:rsid w:val="00E2064E"/>
    <w:rsid w:val="00E20822"/>
    <w:rsid w:val="00E247DB"/>
    <w:rsid w:val="00E3474C"/>
    <w:rsid w:val="00E46208"/>
    <w:rsid w:val="00E462B0"/>
    <w:rsid w:val="00E60BB6"/>
    <w:rsid w:val="00E62663"/>
    <w:rsid w:val="00E65D6B"/>
    <w:rsid w:val="00E76CBE"/>
    <w:rsid w:val="00E828B5"/>
    <w:rsid w:val="00E9617F"/>
    <w:rsid w:val="00EA2DD6"/>
    <w:rsid w:val="00EA5E4D"/>
    <w:rsid w:val="00EB3DB7"/>
    <w:rsid w:val="00EB7F57"/>
    <w:rsid w:val="00EC2B94"/>
    <w:rsid w:val="00EC69BC"/>
    <w:rsid w:val="00ED0CEA"/>
    <w:rsid w:val="00ED2CB2"/>
    <w:rsid w:val="00ED50CA"/>
    <w:rsid w:val="00ED7CFA"/>
    <w:rsid w:val="00EE0D7C"/>
    <w:rsid w:val="00EE1E65"/>
    <w:rsid w:val="00EE4D7F"/>
    <w:rsid w:val="00EE5D35"/>
    <w:rsid w:val="00F00DE2"/>
    <w:rsid w:val="00F03367"/>
    <w:rsid w:val="00F07423"/>
    <w:rsid w:val="00F23A08"/>
    <w:rsid w:val="00F25810"/>
    <w:rsid w:val="00F30BD7"/>
    <w:rsid w:val="00F33C1A"/>
    <w:rsid w:val="00F34530"/>
    <w:rsid w:val="00F37080"/>
    <w:rsid w:val="00F3771A"/>
    <w:rsid w:val="00F51353"/>
    <w:rsid w:val="00F6072B"/>
    <w:rsid w:val="00F63169"/>
    <w:rsid w:val="00F63D13"/>
    <w:rsid w:val="00F65C89"/>
    <w:rsid w:val="00F73CCF"/>
    <w:rsid w:val="00F942B6"/>
    <w:rsid w:val="00FA0C7C"/>
    <w:rsid w:val="00FA254B"/>
    <w:rsid w:val="00FA34C3"/>
    <w:rsid w:val="00FA4A00"/>
    <w:rsid w:val="00FC042B"/>
    <w:rsid w:val="00FC12A4"/>
    <w:rsid w:val="00FD6BA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16ADF59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240B8"/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C1F04"/>
    <w:pPr>
      <w:keepNext/>
      <w:keepLines/>
      <w:numPr>
        <w:numId w:val="10"/>
      </w:numPr>
      <w:tabs>
        <w:tab w:val="left" w:pos="567"/>
      </w:tabs>
      <w:spacing w:before="720" w:after="240" w:line="280" w:lineRule="atLeast"/>
      <w:ind w:left="567" w:hanging="567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1331"/>
    <w:pPr>
      <w:keepNext/>
      <w:numPr>
        <w:ilvl w:val="1"/>
        <w:numId w:val="10"/>
      </w:numPr>
      <w:spacing w:before="360" w:after="12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0"/>
      </w:numPr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0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C1F04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1331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link w:val="ListenabsatzZchn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9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1hell">
    <w:name w:val="Grid Table 1 Light"/>
    <w:basedOn w:val="NormaleTabelle"/>
    <w:uiPriority w:val="46"/>
    <w:rsid w:val="001F1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1E6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E6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E6A2D"/>
    <w:rPr>
      <w:rFonts w:cs="Times New Roman (Textkörper CS)"/>
      <w:color w:val="000000" w:themeColor="text1"/>
      <w:spacing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E6A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E6A2D"/>
    <w:rPr>
      <w:rFonts w:cs="Times New Roman (Textkörper CS)"/>
      <w:b/>
      <w:bCs/>
      <w:color w:val="000000" w:themeColor="text1"/>
      <w:spacing w:val="4"/>
      <w:sz w:val="20"/>
      <w:szCs w:val="20"/>
    </w:rPr>
  </w:style>
  <w:style w:type="table" w:styleId="Gitternetztabelle2Akzent1">
    <w:name w:val="Grid Table 2 Accent 1"/>
    <w:basedOn w:val="NormaleTabelle"/>
    <w:uiPriority w:val="47"/>
    <w:rsid w:val="00AE5553"/>
    <w:tblPr>
      <w:tblStyleRowBandSize w:val="1"/>
      <w:tblStyleColBandSize w:val="1"/>
      <w:tblBorders>
        <w:top w:val="single" w:sz="2" w:space="0" w:color="FC5977" w:themeColor="accent1" w:themeTint="99"/>
        <w:bottom w:val="single" w:sz="2" w:space="0" w:color="FC5977" w:themeColor="accent1" w:themeTint="99"/>
        <w:insideH w:val="single" w:sz="2" w:space="0" w:color="FC5977" w:themeColor="accent1" w:themeTint="99"/>
        <w:insideV w:val="single" w:sz="2" w:space="0" w:color="FC597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597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table" w:styleId="Gitternetztabelle4Akzent1">
    <w:name w:val="Grid Table 4 Accent 1"/>
    <w:basedOn w:val="NormaleTabelle"/>
    <w:uiPriority w:val="49"/>
    <w:rsid w:val="00AE5553"/>
    <w:tblPr>
      <w:tblStyleRowBandSize w:val="1"/>
      <w:tblStyleColBandSize w:val="1"/>
      <w:tblBorders>
        <w:top w:val="single" w:sz="4" w:space="0" w:color="FC5977" w:themeColor="accent1" w:themeTint="99"/>
        <w:left w:val="single" w:sz="4" w:space="0" w:color="FC5977" w:themeColor="accent1" w:themeTint="99"/>
        <w:bottom w:val="single" w:sz="4" w:space="0" w:color="FC5977" w:themeColor="accent1" w:themeTint="99"/>
        <w:right w:val="single" w:sz="4" w:space="0" w:color="FC5977" w:themeColor="accent1" w:themeTint="99"/>
        <w:insideH w:val="single" w:sz="4" w:space="0" w:color="FC5977" w:themeColor="accent1" w:themeTint="99"/>
        <w:insideV w:val="single" w:sz="4" w:space="0" w:color="FC597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32E" w:themeColor="accent1"/>
          <w:left w:val="single" w:sz="4" w:space="0" w:color="E3032E" w:themeColor="accent1"/>
          <w:bottom w:val="single" w:sz="4" w:space="0" w:color="E3032E" w:themeColor="accent1"/>
          <w:right w:val="single" w:sz="4" w:space="0" w:color="E3032E" w:themeColor="accent1"/>
          <w:insideH w:val="nil"/>
          <w:insideV w:val="nil"/>
        </w:tcBorders>
        <w:shd w:val="clear" w:color="auto" w:fill="E3032E" w:themeFill="accent1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character" w:styleId="Platzhaltertext">
    <w:name w:val="Placeholder Text"/>
    <w:basedOn w:val="Absatz-Standardschriftart"/>
    <w:uiPriority w:val="99"/>
    <w:semiHidden/>
    <w:rsid w:val="009936FD"/>
    <w:rPr>
      <w:color w:val="808080"/>
    </w:rPr>
  </w:style>
  <w:style w:type="paragraph" w:customStyle="1" w:styleId="Flietext">
    <w:name w:val="Fließtext"/>
    <w:basedOn w:val="Standard"/>
    <w:autoRedefine/>
    <w:qFormat/>
    <w:rsid w:val="00C60237"/>
    <w:pPr>
      <w:spacing w:before="120" w:after="100"/>
    </w:pPr>
  </w:style>
  <w:style w:type="character" w:styleId="BesuchterLink">
    <w:name w:val="FollowedHyperlink"/>
    <w:basedOn w:val="Absatz-Standardschriftart"/>
    <w:uiPriority w:val="99"/>
    <w:semiHidden/>
    <w:unhideWhenUsed/>
    <w:rsid w:val="00EE4D7F"/>
    <w:rPr>
      <w:color w:val="000000" w:themeColor="followedHyperlink"/>
      <w:u w:val="single"/>
    </w:rPr>
  </w:style>
  <w:style w:type="paragraph" w:customStyle="1" w:styleId="blauerInfotext">
    <w:name w:val="blauer Infotext"/>
    <w:basedOn w:val="Standard"/>
    <w:qFormat/>
    <w:rsid w:val="00BB427B"/>
    <w:pPr>
      <w:widowControl w:val="0"/>
      <w:adjustRightInd w:val="0"/>
      <w:spacing w:after="40"/>
      <w:textAlignment w:val="baseline"/>
    </w:pPr>
    <w:rPr>
      <w:rFonts w:ascii="Calibri" w:eastAsia="Times New Roman" w:hAnsi="Calibri" w:cs="Arial"/>
      <w:color w:val="458CC3" w:themeColor="accent2"/>
      <w:spacing w:val="0"/>
      <w:sz w:val="20"/>
      <w:szCs w:val="20"/>
      <w:lang w:eastAsia="en-GB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2A79FA"/>
    <w:rPr>
      <w:rFonts w:cs="Times New Roman (Textkörper CS)"/>
      <w:color w:val="000000" w:themeColor="text1"/>
      <w:spacing w:val="4"/>
      <w:sz w:val="22"/>
    </w:rPr>
  </w:style>
  <w:style w:type="table" w:customStyle="1" w:styleId="Tabellenraster1">
    <w:name w:val="Tabellenraster1"/>
    <w:basedOn w:val="NormaleTabelle"/>
    <w:next w:val="Tabellenraster"/>
    <w:uiPriority w:val="39"/>
    <w:rsid w:val="00AC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C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2Akzent4">
    <w:name w:val="List Table 2 Accent 4"/>
    <w:basedOn w:val="NormaleTabelle"/>
    <w:uiPriority w:val="47"/>
    <w:rsid w:val="00D63A56"/>
    <w:tblPr>
      <w:tblStyleRowBandSize w:val="1"/>
      <w:tblStyleColBandSize w:val="1"/>
      <w:tblBorders>
        <w:top w:val="single" w:sz="4" w:space="0" w:color="C6B3C3" w:themeColor="accent4" w:themeTint="99"/>
        <w:bottom w:val="single" w:sz="4" w:space="0" w:color="C6B3C3" w:themeColor="accent4" w:themeTint="99"/>
        <w:insideH w:val="single" w:sz="4" w:space="0" w:color="C6B3C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5EB" w:themeFill="accent4" w:themeFillTint="33"/>
      </w:tcPr>
    </w:tblStylePr>
    <w:tblStylePr w:type="band1Horz">
      <w:tblPr/>
      <w:tcPr>
        <w:shd w:val="clear" w:color="auto" w:fill="ECE5EB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g.at/comet/projektdurchfuehrung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ffg.at/recht-finanzen/kostenleitfad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D1EDA0DAA64933AB4A933998B23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EF455-701B-43E4-A558-8E0D0EABED5E}"/>
      </w:docPartPr>
      <w:docPartBody>
        <w:p w:rsidR="00423E86" w:rsidRDefault="00555054" w:rsidP="00555054">
          <w:pPr>
            <w:pStyle w:val="68D1EDA0DAA64933AB4A933998B23C3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6440CC3A2C94367BC64EE44322CF6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187EAB-A9E9-48F7-B3B6-0B0AB9876ECC}"/>
      </w:docPartPr>
      <w:docPartBody>
        <w:p w:rsidR="00423E86" w:rsidRDefault="00555054" w:rsidP="00555054">
          <w:pPr>
            <w:pStyle w:val="86440CC3A2C94367BC64EE44322CF63A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CDD0FB036552444EB172799F27B83D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D6E6E-872D-43CF-AF21-88226B3467FD}"/>
      </w:docPartPr>
      <w:docPartBody>
        <w:p w:rsidR="00423E86" w:rsidRDefault="00555054" w:rsidP="00555054">
          <w:pPr>
            <w:pStyle w:val="CDD0FB036552444EB172799F27B83DE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5EA77918A714D44875C07232B9625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6CD270-7A3B-4BE5-B349-3720FD4FA566}"/>
      </w:docPartPr>
      <w:docPartBody>
        <w:p w:rsidR="00423E86" w:rsidRDefault="00555054" w:rsidP="00555054">
          <w:pPr>
            <w:pStyle w:val="B5EA77918A714D44875C07232B9625D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2B8F8DB26364708BB7B98D45040E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7C820-8837-4361-896A-E064FC7B45F7}"/>
      </w:docPartPr>
      <w:docPartBody>
        <w:p w:rsidR="00423E86" w:rsidRDefault="00555054" w:rsidP="00555054">
          <w:pPr>
            <w:pStyle w:val="E2B8F8DB26364708BB7B98D45040EEB2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17CFC1CAF33479FAF034A1B2BE85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DD9F5F-DB5D-4EB4-B44C-F48F0C107403}"/>
      </w:docPartPr>
      <w:docPartBody>
        <w:p w:rsidR="00423E86" w:rsidRDefault="00555054" w:rsidP="00555054">
          <w:pPr>
            <w:pStyle w:val="D17CFC1CAF33479FAF034A1B2BE859F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B0C8FC987694F34B28540DEB5729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24D018-ADE2-4C24-B12C-B540AAF48ED3}"/>
      </w:docPartPr>
      <w:docPartBody>
        <w:p w:rsidR="00DD0371" w:rsidRDefault="00555054" w:rsidP="00555054">
          <w:pPr>
            <w:pStyle w:val="2B0C8FC987694F34B28540DEB5729105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148D04581644BFFAC1E7AB363DF36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7043E-88FC-4E2C-91BA-7ACA80909C9D}"/>
      </w:docPartPr>
      <w:docPartBody>
        <w:p w:rsidR="00DD0371" w:rsidRDefault="000F60E3" w:rsidP="000F60E3">
          <w:pPr>
            <w:pStyle w:val="E148D04581644BFFAC1E7AB363DF3696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B080D6832C42D68F6951D99F30B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F41F4-A872-42F5-8361-6102C8D769AA}"/>
      </w:docPartPr>
      <w:docPartBody>
        <w:p w:rsidR="00DD0371" w:rsidRDefault="00555054" w:rsidP="00555054">
          <w:pPr>
            <w:pStyle w:val="6FB080D6832C42D68F6951D99F30B47A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F6018D2B8CE44F58DAEF5805607C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237D9-621B-4AD8-9CAF-C0469281E393}"/>
      </w:docPartPr>
      <w:docPartBody>
        <w:p w:rsidR="00DD0371" w:rsidRDefault="00555054" w:rsidP="00555054">
          <w:pPr>
            <w:pStyle w:val="7F6018D2B8CE44F58DAEF5805607C54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509FEC457954488A557B150E706E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BDBCF8-058D-433A-A481-10675168EDC8}"/>
      </w:docPartPr>
      <w:docPartBody>
        <w:p w:rsidR="00DD0371" w:rsidRDefault="00555054" w:rsidP="00555054">
          <w:pPr>
            <w:pStyle w:val="4509FEC457954488A557B150E706EE5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91BBA4C2F1024EE1A8B0CCFFF3CC3A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97677F-FA5B-4722-A813-0BC6E94DF457}"/>
      </w:docPartPr>
      <w:docPartBody>
        <w:p w:rsidR="00DD0371" w:rsidRDefault="00555054" w:rsidP="00555054">
          <w:pPr>
            <w:pStyle w:val="91BBA4C2F1024EE1A8B0CCFFF3CC3A5E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ACCA2F62745F4DA483F112FDAC5C1E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B3405-0394-4586-9EB0-DE314B2D2F5A}"/>
      </w:docPartPr>
      <w:docPartBody>
        <w:p w:rsidR="00DD0371" w:rsidRDefault="00555054" w:rsidP="00555054">
          <w:pPr>
            <w:pStyle w:val="ACCA2F62745F4DA483F112FDAC5C1E2D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15C85D68FC04B00A507417EF2DC9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4B570-0946-4CEE-BDA8-0471C26C38C9}"/>
      </w:docPartPr>
      <w:docPartBody>
        <w:p w:rsidR="00181181" w:rsidRDefault="00555054" w:rsidP="00555054">
          <w:pPr>
            <w:pStyle w:val="F15C85D68FC04B00A507417EF2DC9C2F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C9830442D1E41EE8945D3B7CDE6D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11076C-2AA3-4249-B544-8A1897DE54EC}"/>
      </w:docPartPr>
      <w:docPartBody>
        <w:p w:rsidR="00317F0F" w:rsidRDefault="00555054" w:rsidP="00555054">
          <w:pPr>
            <w:pStyle w:val="6C9830442D1E41EE8945D3B7CDE6DAC0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E02A6D894EC1476984FF957328322D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C6D086-C44E-46E6-839B-197252B92AD2}"/>
      </w:docPartPr>
      <w:docPartBody>
        <w:p w:rsidR="00317F0F" w:rsidRDefault="00555054" w:rsidP="00555054">
          <w:pPr>
            <w:pStyle w:val="E02A6D894EC1476984FF957328322DF4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1335A77D1EC248EE9C9FF91EA1FEE7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F1D47-1C34-44B7-8A1E-A4E4FE8A7D62}"/>
      </w:docPartPr>
      <w:docPartBody>
        <w:p w:rsidR="00317F0F" w:rsidRDefault="00555054" w:rsidP="00555054">
          <w:pPr>
            <w:pStyle w:val="1335A77D1EC248EE9C9FF91EA1FEE78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E251F1820E1400DB11C38FD780F6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BD2A8-D9C6-45C0-BBDF-23ACDE6034BC}"/>
      </w:docPartPr>
      <w:docPartBody>
        <w:p w:rsidR="00317F0F" w:rsidRDefault="00555054" w:rsidP="00555054">
          <w:pPr>
            <w:pStyle w:val="BE251F1820E1400DB11C38FD780F66AF1"/>
          </w:pPr>
          <w:r w:rsidRPr="00EB3DB7">
            <w:rPr>
              <w:rStyle w:val="Platzhaltertext"/>
              <w:color w:val="A6A6A6" w:themeColor="background1" w:themeShade="A6"/>
              <w:lang w:val="en-US"/>
            </w:rPr>
            <w:t>Enter text here.</w:t>
          </w:r>
        </w:p>
      </w:docPartBody>
    </w:docPart>
    <w:docPart>
      <w:docPartPr>
        <w:name w:val="1FBEC8338BE84697BB726AF6C89EB2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5B5C8-A4A9-4981-9A5D-3AC4A795DF0C}"/>
      </w:docPartPr>
      <w:docPartBody>
        <w:p w:rsidR="00317F0F" w:rsidRDefault="00555054" w:rsidP="00555054">
          <w:pPr>
            <w:pStyle w:val="1FBEC8338BE84697BB726AF6C89EB27D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DBB302BAEF5447EBC36545DEC751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8CCD2-96DE-463D-99AD-A97E4926D89A}"/>
      </w:docPartPr>
      <w:docPartBody>
        <w:p w:rsidR="00317F0F" w:rsidRDefault="00555054" w:rsidP="00555054">
          <w:pPr>
            <w:pStyle w:val="8DBB302BAEF5447EBC36545DEC751C4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7CFFA57315C4E1EA8AC044C68A48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9ABAA-AB0C-46C8-99BC-A6D52E2E2CE1}"/>
      </w:docPartPr>
      <w:docPartBody>
        <w:p w:rsidR="00DD7166" w:rsidRDefault="00555054" w:rsidP="00555054">
          <w:pPr>
            <w:pStyle w:val="37CFFA57315C4E1EA8AC044C68A484DF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53E7483588548E283D55415439B81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CF79B-C326-437D-AD0B-4E29FB07E657}"/>
      </w:docPartPr>
      <w:docPartBody>
        <w:p w:rsidR="00DD7166" w:rsidRDefault="00555054" w:rsidP="00555054">
          <w:pPr>
            <w:pStyle w:val="853E7483588548E283D55415439B8107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62A4344A3224DA0BA3742B278924A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B9F901-F363-4626-8325-3DBF06C27FCE}"/>
      </w:docPartPr>
      <w:docPartBody>
        <w:p w:rsidR="00DD7166" w:rsidRDefault="00555054" w:rsidP="00555054">
          <w:pPr>
            <w:pStyle w:val="662A4344A3224DA0BA3742B278924A01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A9F46ECFC5524EE6AF5441A47066C2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04460C-BD91-48D1-A105-A8E2137E7278}"/>
      </w:docPartPr>
      <w:docPartBody>
        <w:p w:rsidR="00DD7166" w:rsidRDefault="00555054" w:rsidP="00555054">
          <w:pPr>
            <w:pStyle w:val="A9F46ECFC5524EE6AF5441A47066C20F1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BF3BA71702194B03BFBC604DE825F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6D510-3EC3-4E15-8B32-52D9EF2DDDFB}"/>
      </w:docPartPr>
      <w:docPartBody>
        <w:p w:rsidR="000D672B" w:rsidRDefault="00555054" w:rsidP="00555054">
          <w:pPr>
            <w:pStyle w:val="BF3BA71702194B03BFBC604DE825F502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531BF5A10FF40FAAF7966501BA437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F39C4B-26E3-48BC-8047-EEDFCF6730A7}"/>
      </w:docPartPr>
      <w:docPartBody>
        <w:p w:rsidR="000D672B" w:rsidRDefault="00555054" w:rsidP="00555054">
          <w:pPr>
            <w:pStyle w:val="7531BF5A10FF40FAAF7966501BA43775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7201C611F204905A1831392AA7D65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5A7A7-3BAE-4422-B969-1D407A0426DF}"/>
      </w:docPartPr>
      <w:docPartBody>
        <w:p w:rsidR="00A048EF" w:rsidRDefault="00555054" w:rsidP="00555054">
          <w:pPr>
            <w:pStyle w:val="37201C611F204905A1831392AA7D657A1"/>
          </w:pPr>
          <w:r w:rsidRPr="00066EF3">
            <w:rPr>
              <w:lang w:val="en-GB"/>
            </w:rPr>
            <w:t>Enter text here.</w:t>
          </w:r>
        </w:p>
      </w:docPartBody>
    </w:docPart>
    <w:docPart>
      <w:docPartPr>
        <w:name w:val="78054F8E74A0404EBAD8AC623BC69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3A7DB-AC9E-4D11-9FF8-8C10AD1E991F}"/>
      </w:docPartPr>
      <w:docPartBody>
        <w:p w:rsidR="00315CA1" w:rsidRDefault="00555054" w:rsidP="00555054">
          <w:pPr>
            <w:pStyle w:val="78054F8E74A0404EBAD8AC623BC69338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CE23ED59593543FDA57F4EB08CE3E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74EA5-BD2D-427C-991B-2AD8029B2CDD}"/>
      </w:docPartPr>
      <w:docPartBody>
        <w:p w:rsidR="00315CA1" w:rsidRDefault="00555054" w:rsidP="00555054">
          <w:pPr>
            <w:pStyle w:val="CE23ED59593543FDA57F4EB08CE3E279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1A11C16A55B44C4A90A33DF0CC5051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4900A-F8A2-4DB3-9D38-1BFC29890969}"/>
      </w:docPartPr>
      <w:docPartBody>
        <w:p w:rsidR="00E05BE3" w:rsidRDefault="00555054" w:rsidP="00555054">
          <w:pPr>
            <w:pStyle w:val="1A11C16A55B44C4A90A33DF0CC505123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6864B54A0C42D5AEFE78419E33CE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47AF98-E628-4DBF-8F3A-62D5373DC76B}"/>
      </w:docPartPr>
      <w:docPartBody>
        <w:p w:rsidR="00E05BE3" w:rsidRDefault="00555054" w:rsidP="00555054">
          <w:pPr>
            <w:pStyle w:val="C36864B54A0C42D5AEFE78419E33CE9E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65C66CDE2F46C98CC1773A64D892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C0D0E4-1F6B-4174-B8BA-ED845F5E1645}"/>
      </w:docPartPr>
      <w:docPartBody>
        <w:p w:rsidR="00E05BE3" w:rsidRDefault="00555054" w:rsidP="00555054">
          <w:pPr>
            <w:pStyle w:val="D965C66CDE2F46C98CC1773A64D8922A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C723C953364C7E963BFA9F3D0BA6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A0D8A-196A-49F5-9F81-9233F4174359}"/>
      </w:docPartPr>
      <w:docPartBody>
        <w:p w:rsidR="00E05BE3" w:rsidRDefault="00555054" w:rsidP="00555054">
          <w:pPr>
            <w:pStyle w:val="D8C723C953364C7E963BFA9F3D0BA63B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B087A716C10461FAD45746A27B26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29B6B9-D4ED-4511-BE37-E924B5E562F6}"/>
      </w:docPartPr>
      <w:docPartBody>
        <w:p w:rsidR="00E05BE3" w:rsidRDefault="00555054" w:rsidP="00555054">
          <w:pPr>
            <w:pStyle w:val="8B087A716C10461FAD45746A27B26E2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9CF0222814271AB5FBBA63DCE6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2F489C-424A-4C2E-A635-A135BDBBB46E}"/>
      </w:docPartPr>
      <w:docPartBody>
        <w:p w:rsidR="00E05BE3" w:rsidRDefault="00555054" w:rsidP="00555054">
          <w:pPr>
            <w:pStyle w:val="3D69CF0222814271AB5FBBA63DCE6D4C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118E3C8A50A416FA799DBB62E8BF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FD51E-E572-463D-BCD8-6B94FC316B5F}"/>
      </w:docPartPr>
      <w:docPartBody>
        <w:p w:rsidR="00E05BE3" w:rsidRDefault="00555054" w:rsidP="00555054">
          <w:pPr>
            <w:pStyle w:val="4118E3C8A50A416FA799DBB62E8BF14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8287133581244F2A274093882A94B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C66B2-87A0-4E00-9621-F483EDC76F64}"/>
      </w:docPartPr>
      <w:docPartBody>
        <w:p w:rsidR="00E05BE3" w:rsidRDefault="00555054" w:rsidP="00555054">
          <w:pPr>
            <w:pStyle w:val="28287133581244F2A274093882A94BA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0D7C14077842F1ABFA27CDEE890F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63354C-3CF6-492F-B4BB-8C3A41D0AF63}"/>
      </w:docPartPr>
      <w:docPartBody>
        <w:p w:rsidR="00E05BE3" w:rsidRDefault="00555054" w:rsidP="00555054">
          <w:pPr>
            <w:pStyle w:val="960D7C14077842F1ABFA27CDEE890F28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54CB5ACB096405498EE77EBE65F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DDBC03-A830-42BF-A5E1-1527A4667F7D}"/>
      </w:docPartPr>
      <w:docPartBody>
        <w:p w:rsidR="00E05BE3" w:rsidRDefault="00555054" w:rsidP="00555054">
          <w:pPr>
            <w:pStyle w:val="F54CB5ACB096405498EE77EBE65F3C5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396BCBFDDA146EA8D251A47C40DA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CEC713-041D-446D-B6AB-CDDD713DB4C2}"/>
      </w:docPartPr>
      <w:docPartBody>
        <w:p w:rsidR="00E05BE3" w:rsidRDefault="00555054" w:rsidP="00555054">
          <w:pPr>
            <w:pStyle w:val="8396BCBFDDA146EA8D251A47C40DA97B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AA3EF6FC9A420886FC69151B752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0F337C-96C5-4A89-8CA2-0861F2487C0D}"/>
      </w:docPartPr>
      <w:docPartBody>
        <w:p w:rsidR="00E05BE3" w:rsidRDefault="00555054" w:rsidP="00555054">
          <w:pPr>
            <w:pStyle w:val="36AA3EF6FC9A420886FC69151B75270C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AD45AE62367467E8B44B87D735BB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5718A-039C-4E86-94A4-2F79528E7B6D}"/>
      </w:docPartPr>
      <w:docPartBody>
        <w:p w:rsidR="00E05BE3" w:rsidRDefault="00555054" w:rsidP="00555054">
          <w:pPr>
            <w:pStyle w:val="FAD45AE62367467E8B44B87D735BB6AE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61AE4E9DBC49859D797584B261C3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ACE6B8-DD6F-4E08-9B86-9AE8E67589E7}"/>
      </w:docPartPr>
      <w:docPartBody>
        <w:p w:rsidR="00E05BE3" w:rsidRDefault="00555054" w:rsidP="00555054">
          <w:pPr>
            <w:pStyle w:val="3C61AE4E9DBC49859D797584B261C30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0620647086D84FCDA114488851BA6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C162F-5157-45E8-8751-BB33650112F5}"/>
      </w:docPartPr>
      <w:docPartBody>
        <w:p w:rsidR="00E05BE3" w:rsidRDefault="00555054" w:rsidP="00555054">
          <w:pPr>
            <w:pStyle w:val="0620647086D84FCDA114488851BA66ED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BFDFAE66E34B33872B8A15905AA6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88E404-BCC5-4B1F-90A0-37ECA11BF8E1}"/>
      </w:docPartPr>
      <w:docPartBody>
        <w:p w:rsidR="00E05BE3" w:rsidRDefault="00555054" w:rsidP="00555054">
          <w:pPr>
            <w:pStyle w:val="E6BFDFAE66E34B33872B8A15905AA6E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5DE6929DB61B40F8AE9B2FB7A44D27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C385A-443C-4269-9644-08919B696181}"/>
      </w:docPartPr>
      <w:docPartBody>
        <w:p w:rsidR="00E05BE3" w:rsidRDefault="00555054" w:rsidP="00555054">
          <w:pPr>
            <w:pStyle w:val="5DE6929DB61B40F8AE9B2FB7A44D2751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20C7455C03C4C928BDBA3B35AA268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C72274-2C29-4FCB-83F2-1AF51F95965B}"/>
      </w:docPartPr>
      <w:docPartBody>
        <w:p w:rsidR="00E05BE3" w:rsidRDefault="00555054" w:rsidP="00555054">
          <w:pPr>
            <w:pStyle w:val="320C7455C03C4C928BDBA3B35AA268AE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85387D867D4AE8BEB55E17DE4C11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FE0B9B-F428-449A-9806-33D88A4BA429}"/>
      </w:docPartPr>
      <w:docPartBody>
        <w:p w:rsidR="00E05BE3" w:rsidRDefault="00555054" w:rsidP="00555054">
          <w:pPr>
            <w:pStyle w:val="2D85387D867D4AE8BEB55E17DE4C1172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1758EEBC8023470CB5872D8DC22B9D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56A4D-13C0-4668-A1E3-FBCCD2A997F8}"/>
      </w:docPartPr>
      <w:docPartBody>
        <w:p w:rsidR="00E05BE3" w:rsidRDefault="00555054" w:rsidP="00555054">
          <w:pPr>
            <w:pStyle w:val="1758EEBC8023470CB5872D8DC22B9D9C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01A412156A264F8B99F625FB7A1612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C60B2-E278-488F-8F0A-8771F52E97BB}"/>
      </w:docPartPr>
      <w:docPartBody>
        <w:p w:rsidR="00E05BE3" w:rsidRDefault="00555054" w:rsidP="00555054">
          <w:pPr>
            <w:pStyle w:val="01A412156A264F8B99F625FB7A1612AB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7A4A4294A54226B74F8E3B448032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893EE1-6EDF-4F04-B9F5-E4DFC1F7BC37}"/>
      </w:docPartPr>
      <w:docPartBody>
        <w:p w:rsidR="00E05BE3" w:rsidRDefault="00555054" w:rsidP="00555054">
          <w:pPr>
            <w:pStyle w:val="757A4A4294A54226B74F8E3B448032A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02D630C1FC144A37869D27E625D13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0F6E11-D11C-4AF8-B93C-173F8B741096}"/>
      </w:docPartPr>
      <w:docPartBody>
        <w:p w:rsidR="00E05BE3" w:rsidRDefault="00555054" w:rsidP="00555054">
          <w:pPr>
            <w:pStyle w:val="02D630C1FC144A37869D27E625D13815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13736A62254AA5A656C3B19978B7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55036D-5B69-4644-A65D-0F03648230CE}"/>
      </w:docPartPr>
      <w:docPartBody>
        <w:p w:rsidR="00E05BE3" w:rsidRDefault="00555054" w:rsidP="00555054">
          <w:pPr>
            <w:pStyle w:val="9313736A62254AA5A656C3B19978B73F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8F9AEFCA64714A02B54287E274B4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FD8D0-080F-4074-878F-0B7AD448FAD6}"/>
      </w:docPartPr>
      <w:docPartBody>
        <w:p w:rsidR="00E05BE3" w:rsidRDefault="00555054" w:rsidP="00555054">
          <w:pPr>
            <w:pStyle w:val="8F9AEFCA64714A02B54287E274B40F2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0BA9FF7084964226B817F1F4BCE26F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35833-19A5-4ED4-B187-BCDC0D6D27EF}"/>
      </w:docPartPr>
      <w:docPartBody>
        <w:p w:rsidR="00E05BE3" w:rsidRDefault="00555054" w:rsidP="00555054">
          <w:pPr>
            <w:pStyle w:val="0BA9FF7084964226B817F1F4BCE26FB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E6B0AFDF8994DD8A0379979817411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185DF5-7822-4566-A9F6-CC531F4712E8}"/>
      </w:docPartPr>
      <w:docPartBody>
        <w:p w:rsidR="00E05BE3" w:rsidRDefault="00555054" w:rsidP="00555054">
          <w:pPr>
            <w:pStyle w:val="6E6B0AFDF8994DD8A0379979817411F0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BD488BD565394D9F947A68953E23F2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4C2AAD-B9D3-4D3A-AAAA-7571E1573D6F}"/>
      </w:docPartPr>
      <w:docPartBody>
        <w:p w:rsidR="00E05BE3" w:rsidRDefault="00555054" w:rsidP="00555054">
          <w:pPr>
            <w:pStyle w:val="BD488BD565394D9F947A68953E23F23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4DA1A100E154464FBB25752AD3A05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48B186-23E8-47BA-A3C2-B407D2BED4D7}"/>
      </w:docPartPr>
      <w:docPartBody>
        <w:p w:rsidR="004D26E1" w:rsidRDefault="00E05BE3" w:rsidP="00E05BE3">
          <w:pPr>
            <w:pStyle w:val="4DA1A100E154464FBB25752AD3A05DE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9F402106D1454D379EACB4A72CC502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6C559-5B04-4A12-AD78-2A480E21A717}"/>
      </w:docPartPr>
      <w:docPartBody>
        <w:p w:rsidR="004D26E1" w:rsidRDefault="00E05BE3" w:rsidP="00E05BE3">
          <w:pPr>
            <w:pStyle w:val="9F402106D1454D379EACB4A72CC50243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3050EF3C59FB41D1AF3ED347EE0BA2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BEFAB-778B-4462-B59E-9923B8E1E816}"/>
      </w:docPartPr>
      <w:docPartBody>
        <w:p w:rsidR="004D26E1" w:rsidRDefault="00E05BE3" w:rsidP="00E05BE3">
          <w:pPr>
            <w:pStyle w:val="3050EF3C59FB41D1AF3ED347EE0BA2C7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66B49ABECED243E99CEFB35E5433A8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A9FB5C-102C-46FB-8703-7E8B775E37C0}"/>
      </w:docPartPr>
      <w:docPartBody>
        <w:p w:rsidR="004D26E1" w:rsidRDefault="00E05BE3" w:rsidP="00E05BE3">
          <w:pPr>
            <w:pStyle w:val="66B49ABECED243E99CEFB35E5433A8EE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E857D88E416A4703AF16A2BD3D42DD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62C73-41F3-4841-939B-0EE44C4CE78C}"/>
      </w:docPartPr>
      <w:docPartBody>
        <w:p w:rsidR="009D605A" w:rsidRDefault="004D26E1" w:rsidP="004D26E1">
          <w:pPr>
            <w:pStyle w:val="E857D88E416A4703AF16A2BD3D42DD52"/>
          </w:pPr>
          <w:r w:rsidRPr="00E3474C">
            <w:rPr>
              <w:rStyle w:val="Platzhaltertext"/>
              <w:color w:val="808080" w:themeColor="background1" w:themeShade="80"/>
              <w:lang w:val="en-US"/>
            </w:rPr>
            <w:t>Enter text here.</w:t>
          </w:r>
        </w:p>
      </w:docPartBody>
    </w:docPart>
    <w:docPart>
      <w:docPartPr>
        <w:name w:val="BD08957B346B400D8706BA763703F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FF8941-40D2-458B-A6E9-35B876D52174}"/>
      </w:docPartPr>
      <w:docPartBody>
        <w:p w:rsidR="009D605A" w:rsidRDefault="004D26E1" w:rsidP="004D26E1">
          <w:pPr>
            <w:pStyle w:val="BD08957B346B400D8706BA763703F0F6"/>
          </w:pPr>
          <w:r w:rsidRPr="00ED2CB2">
            <w:rPr>
              <w:rStyle w:val="Platzhaltertext"/>
              <w:lang w:val="en-US"/>
            </w:rPr>
            <w:t>Enter text here.</w:t>
          </w:r>
        </w:p>
      </w:docPartBody>
    </w:docPart>
    <w:docPart>
      <w:docPartPr>
        <w:name w:val="17DFEB198A114B5F877530AFA5ABC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06F76-0498-4620-AB7B-47A4FC15A63F}"/>
      </w:docPartPr>
      <w:docPartBody>
        <w:p w:rsidR="00D4789A" w:rsidRDefault="00C32C86" w:rsidP="00C32C86">
          <w:pPr>
            <w:pStyle w:val="17DFEB198A114B5F877530AFA5ABC83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B59A25775E149E89F2B8837B4F873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69F1AE-A98D-42B4-9503-10E1851B24C2}"/>
      </w:docPartPr>
      <w:docPartBody>
        <w:p w:rsidR="00D4789A" w:rsidRDefault="00C32C86" w:rsidP="00C32C86">
          <w:pPr>
            <w:pStyle w:val="DB59A25775E149E89F2B8837B4F8738C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40080D33C47B9A22F3C90AB45FE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49DB9-7C48-4035-AAB2-C88C7C12818B}"/>
      </w:docPartPr>
      <w:docPartBody>
        <w:p w:rsidR="00D4789A" w:rsidRDefault="00C32C86" w:rsidP="00C32C86">
          <w:pPr>
            <w:pStyle w:val="6D440080D33C47B9A22F3C90AB45FECE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281410BBAC46430F9F1688FAC88C8D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27702-DFC3-4479-AA3F-866FE37C38D7}"/>
      </w:docPartPr>
      <w:docPartBody>
        <w:p w:rsidR="00D4789A" w:rsidRDefault="00C32C86" w:rsidP="00C32C86">
          <w:pPr>
            <w:pStyle w:val="281410BBAC46430F9F1688FAC88C8D9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589FC16A45534FA3BC75D134BCDB5C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E825BD-72BA-4840-8B7D-1D9567F79991}"/>
      </w:docPartPr>
      <w:docPartBody>
        <w:p w:rsidR="00D4789A" w:rsidRDefault="00C32C86" w:rsidP="00C32C86">
          <w:pPr>
            <w:pStyle w:val="589FC16A45534FA3BC75D134BCDB5C03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DA50F6B95742BF8116BEE4A01B0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0A527F-E527-40E2-91A1-0A3393C956D8}"/>
      </w:docPartPr>
      <w:docPartBody>
        <w:p w:rsidR="00D4789A" w:rsidRDefault="00C32C86" w:rsidP="00C32C86">
          <w:pPr>
            <w:pStyle w:val="63DA50F6B95742BF8116BEE4A01B07B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D6673F78CE6A4341B6FA9B5B2488A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FA576-7B67-42E9-8BE8-C6C0E9D7A2FF}"/>
      </w:docPartPr>
      <w:docPartBody>
        <w:p w:rsidR="00D4789A" w:rsidRDefault="00C32C86" w:rsidP="00C32C86">
          <w:pPr>
            <w:pStyle w:val="D6673F78CE6A4341B6FA9B5B2488A69A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31117D15EDE4C419B9B939BEC8856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8A9634-9942-4A80-8391-5251F74B9C4B}"/>
      </w:docPartPr>
      <w:docPartBody>
        <w:p w:rsidR="00D4789A" w:rsidRDefault="00C32C86" w:rsidP="00C32C86">
          <w:pPr>
            <w:pStyle w:val="731117D15EDE4C419B9B939BEC88563B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62999BED0F43C196A0C767D099B6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42918-2D95-49D7-999E-07227101F739}"/>
      </w:docPartPr>
      <w:docPartBody>
        <w:p w:rsidR="00D4789A" w:rsidRDefault="00C32C86" w:rsidP="00C32C86">
          <w:pPr>
            <w:pStyle w:val="2A62999BED0F43C196A0C767D099B695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EA37988FAD64AAC8E01F2A949089B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9D1A26-97F8-45EE-A5F9-3A838CB0B60E}"/>
      </w:docPartPr>
      <w:docPartBody>
        <w:p w:rsidR="00D4789A" w:rsidRDefault="00C32C86" w:rsidP="00C32C86">
          <w:pPr>
            <w:pStyle w:val="7EA37988FAD64AAC8E01F2A949089B09"/>
          </w:pPr>
          <w:r w:rsidRPr="00B01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8A18E7AC3543FAAE0F242BC55FDE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CCBB6-C4E1-49E0-89C1-2E7C566F3C2F}"/>
      </w:docPartPr>
      <w:docPartBody>
        <w:p w:rsidR="00D4789A" w:rsidRDefault="00C32C86" w:rsidP="00C32C86">
          <w:pPr>
            <w:pStyle w:val="168A18E7AC3543FAAE0F242BC55FDE09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7748E6C020774319A4AC25659A3B6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AA219E-C6DB-49B1-A6A6-DDE3AA422C63}"/>
      </w:docPartPr>
      <w:docPartBody>
        <w:p w:rsidR="00D4789A" w:rsidRDefault="00C32C86" w:rsidP="00C32C86">
          <w:pPr>
            <w:pStyle w:val="7748E6C020774319A4AC25659A3B642D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  <w:docPart>
      <w:docPartPr>
        <w:name w:val="F894EFBCB3EE4554B645FE00FE504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7BAE0D-29D3-42CD-BD6F-5725D9E0AD15}"/>
      </w:docPartPr>
      <w:docPartBody>
        <w:p w:rsidR="00D4789A" w:rsidRDefault="00C32C86" w:rsidP="00C32C86">
          <w:pPr>
            <w:pStyle w:val="F894EFBCB3EE4554B645FE00FE504837"/>
          </w:pPr>
          <w:r w:rsidRPr="00EB3DB7">
            <w:rPr>
              <w:rStyle w:val="Platzhaltertext"/>
              <w:color w:val="A6A6A6" w:themeColor="background1" w:themeShade="A6"/>
              <w:lang w:val="en-US"/>
            </w:rPr>
            <w:t>Enter text here.</w:t>
          </w:r>
        </w:p>
      </w:docPartBody>
    </w:docPart>
    <w:docPart>
      <w:docPartPr>
        <w:name w:val="F9254C75E7454FDDA79EA4FF93D6AE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77CAB-2BEB-4FC2-A879-199C75059113}"/>
      </w:docPartPr>
      <w:docPartBody>
        <w:p w:rsidR="00D4789A" w:rsidRDefault="00C32C86" w:rsidP="00C32C86">
          <w:pPr>
            <w:pStyle w:val="F9254C75E7454FDDA79EA4FF93D6AEEB"/>
          </w:pPr>
          <w:r w:rsidRPr="00C40C63">
            <w:rPr>
              <w:rStyle w:val="Platzhaltertext"/>
              <w:lang w:val="en-US"/>
            </w:rPr>
            <w:t>E</w:t>
          </w:r>
          <w:r>
            <w:rPr>
              <w:rStyle w:val="Platzhaltertext"/>
              <w:lang w:val="en-US"/>
            </w:rPr>
            <w:t>nter text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37157"/>
    <w:multiLevelType w:val="multilevel"/>
    <w:tmpl w:val="C57E02A2"/>
    <w:lvl w:ilvl="0">
      <w:start w:val="1"/>
      <w:numFmt w:val="decimal"/>
      <w:pStyle w:val="305DE6EBF8F1472AB8E5CA770C48BD0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8C"/>
    <w:rsid w:val="00067995"/>
    <w:rsid w:val="000D672B"/>
    <w:rsid w:val="000F60E3"/>
    <w:rsid w:val="00181181"/>
    <w:rsid w:val="002A13F4"/>
    <w:rsid w:val="002C413E"/>
    <w:rsid w:val="00315CA1"/>
    <w:rsid w:val="00317F0F"/>
    <w:rsid w:val="003345E4"/>
    <w:rsid w:val="00423E86"/>
    <w:rsid w:val="004D26E1"/>
    <w:rsid w:val="00555054"/>
    <w:rsid w:val="005E243D"/>
    <w:rsid w:val="0067408C"/>
    <w:rsid w:val="006805AB"/>
    <w:rsid w:val="006E7A38"/>
    <w:rsid w:val="007D07D7"/>
    <w:rsid w:val="00962D0E"/>
    <w:rsid w:val="009D605A"/>
    <w:rsid w:val="00A048EF"/>
    <w:rsid w:val="00B220B4"/>
    <w:rsid w:val="00C32C86"/>
    <w:rsid w:val="00C47723"/>
    <w:rsid w:val="00D4789A"/>
    <w:rsid w:val="00DD0371"/>
    <w:rsid w:val="00DD7166"/>
    <w:rsid w:val="00E05BE3"/>
    <w:rsid w:val="00ED1433"/>
    <w:rsid w:val="00F8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32C86"/>
    <w:rPr>
      <w:color w:val="808080"/>
    </w:rPr>
  </w:style>
  <w:style w:type="paragraph" w:customStyle="1" w:styleId="68D1EDA0DAA64933AB4A933998B23C35">
    <w:name w:val="68D1EDA0DAA64933AB4A933998B23C35"/>
    <w:rsid w:val="0067408C"/>
  </w:style>
  <w:style w:type="paragraph" w:customStyle="1" w:styleId="327BDFD5BEB847CDBDB4656764177267">
    <w:name w:val="327BDFD5BEB847CDBDB4656764177267"/>
    <w:rsid w:val="0067408C"/>
  </w:style>
  <w:style w:type="paragraph" w:customStyle="1" w:styleId="A5AC84B566B242EF8337D24DE922ECD2">
    <w:name w:val="A5AC84B566B242EF8337D24DE922ECD2"/>
    <w:rsid w:val="0067408C"/>
  </w:style>
  <w:style w:type="paragraph" w:customStyle="1" w:styleId="5161A342569B4FCDA084CDEB2DB9FA85">
    <w:name w:val="5161A342569B4FCDA084CDEB2DB9FA85"/>
    <w:rsid w:val="0067408C"/>
  </w:style>
  <w:style w:type="paragraph" w:customStyle="1" w:styleId="7B00E7D3C29B4268A3CF08DA333B99B3">
    <w:name w:val="7B00E7D3C29B4268A3CF08DA333B99B3"/>
    <w:rsid w:val="0067408C"/>
  </w:style>
  <w:style w:type="paragraph" w:customStyle="1" w:styleId="86440CC3A2C94367BC64EE44322CF63A">
    <w:name w:val="86440CC3A2C94367BC64EE44322CF63A"/>
    <w:rsid w:val="0067408C"/>
  </w:style>
  <w:style w:type="paragraph" w:customStyle="1" w:styleId="CDD0FB036552444EB172799F27B83DE4">
    <w:name w:val="CDD0FB036552444EB172799F27B83DE4"/>
    <w:rsid w:val="0067408C"/>
  </w:style>
  <w:style w:type="paragraph" w:customStyle="1" w:styleId="83C73B5A7BD04E0DA8E785C29D53A07D">
    <w:name w:val="83C73B5A7BD04E0DA8E785C29D53A07D"/>
    <w:rsid w:val="0067408C"/>
  </w:style>
  <w:style w:type="paragraph" w:customStyle="1" w:styleId="72296634F6624202A346CFEF349D93E9">
    <w:name w:val="72296634F6624202A346CFEF349D93E9"/>
    <w:rsid w:val="0067408C"/>
  </w:style>
  <w:style w:type="paragraph" w:customStyle="1" w:styleId="B5EA77918A714D44875C07232B9625D5">
    <w:name w:val="B5EA77918A714D44875C07232B9625D5"/>
    <w:rsid w:val="0067408C"/>
  </w:style>
  <w:style w:type="paragraph" w:customStyle="1" w:styleId="E2B8F8DB26364708BB7B98D45040EEB2">
    <w:name w:val="E2B8F8DB26364708BB7B98D45040EEB2"/>
    <w:rsid w:val="0067408C"/>
  </w:style>
  <w:style w:type="paragraph" w:customStyle="1" w:styleId="D17CFC1CAF33479FAF034A1B2BE859FD">
    <w:name w:val="D17CFC1CAF33479FAF034A1B2BE859FD"/>
    <w:rsid w:val="0067408C"/>
  </w:style>
  <w:style w:type="paragraph" w:customStyle="1" w:styleId="4D832ABBA65C45369B17F25744F60029">
    <w:name w:val="4D832ABBA65C45369B17F25744F60029"/>
    <w:rsid w:val="00423E86"/>
  </w:style>
  <w:style w:type="paragraph" w:customStyle="1" w:styleId="43B28298CD7D4BD4B2255F9C6C79CBA2">
    <w:name w:val="43B28298CD7D4BD4B2255F9C6C79CBA2"/>
    <w:rsid w:val="00423E86"/>
  </w:style>
  <w:style w:type="paragraph" w:customStyle="1" w:styleId="6B076E8EEF594BB992B92D1057043282">
    <w:name w:val="6B076E8EEF594BB992B92D1057043282"/>
    <w:rsid w:val="00423E86"/>
  </w:style>
  <w:style w:type="paragraph" w:customStyle="1" w:styleId="FE10D74D497943BCBCF0EF560115A172">
    <w:name w:val="FE10D74D497943BCBCF0EF560115A172"/>
    <w:rsid w:val="00423E86"/>
  </w:style>
  <w:style w:type="paragraph" w:customStyle="1" w:styleId="0E50D1BA199144B59096A877F2FB5238">
    <w:name w:val="0E50D1BA199144B59096A877F2FB5238"/>
    <w:rsid w:val="00423E86"/>
  </w:style>
  <w:style w:type="paragraph" w:customStyle="1" w:styleId="673DCB62D80B43B0B10BD7C2D7EFD31B">
    <w:name w:val="673DCB62D80B43B0B10BD7C2D7EFD31B"/>
    <w:rsid w:val="00423E86"/>
  </w:style>
  <w:style w:type="paragraph" w:customStyle="1" w:styleId="797790BFFE6A4C42800825BE56F9738B">
    <w:name w:val="797790BFFE6A4C42800825BE56F9738B"/>
    <w:rsid w:val="00423E86"/>
  </w:style>
  <w:style w:type="paragraph" w:customStyle="1" w:styleId="B4E718501291414A91F4B9B3984F73DD">
    <w:name w:val="B4E718501291414A91F4B9B3984F73DD"/>
    <w:rsid w:val="00423E86"/>
  </w:style>
  <w:style w:type="paragraph" w:customStyle="1" w:styleId="6034A1294CAB4943B55E0A14E7FEFE94">
    <w:name w:val="6034A1294CAB4943B55E0A14E7FEFE94"/>
    <w:rsid w:val="00423E86"/>
  </w:style>
  <w:style w:type="paragraph" w:customStyle="1" w:styleId="BF790704313246C78184EE5E6E7BE5EE">
    <w:name w:val="BF790704313246C78184EE5E6E7BE5EE"/>
    <w:rsid w:val="00423E86"/>
  </w:style>
  <w:style w:type="paragraph" w:customStyle="1" w:styleId="F226E2D62D5F4699AD52849D156CBE6E">
    <w:name w:val="F226E2D62D5F4699AD52849D156CBE6E"/>
    <w:rsid w:val="00423E86"/>
  </w:style>
  <w:style w:type="paragraph" w:customStyle="1" w:styleId="0310618B4F1C4B0DB50F910D928D22C2">
    <w:name w:val="0310618B4F1C4B0DB50F910D928D22C2"/>
    <w:rsid w:val="00423E86"/>
  </w:style>
  <w:style w:type="paragraph" w:customStyle="1" w:styleId="472D118232494962892FF9068FEEF2B4">
    <w:name w:val="472D118232494962892FF9068FEEF2B4"/>
    <w:rsid w:val="00423E86"/>
  </w:style>
  <w:style w:type="paragraph" w:customStyle="1" w:styleId="1961125DB20B45588F12F55D4F2F91B0">
    <w:name w:val="1961125DB20B45588F12F55D4F2F91B0"/>
    <w:rsid w:val="00423E86"/>
  </w:style>
  <w:style w:type="paragraph" w:customStyle="1" w:styleId="34BBC4CFC8D84FE293AE532456D4AB1C">
    <w:name w:val="34BBC4CFC8D84FE293AE532456D4AB1C"/>
    <w:rsid w:val="00423E86"/>
  </w:style>
  <w:style w:type="paragraph" w:customStyle="1" w:styleId="C1B2FF8F96534CC2873888C43B27800D">
    <w:name w:val="C1B2FF8F96534CC2873888C43B27800D"/>
    <w:rsid w:val="00423E86"/>
  </w:style>
  <w:style w:type="paragraph" w:customStyle="1" w:styleId="BABDCE2725484DDD94FEE4752701BE51">
    <w:name w:val="BABDCE2725484DDD94FEE4752701BE51"/>
    <w:rsid w:val="00423E86"/>
  </w:style>
  <w:style w:type="paragraph" w:customStyle="1" w:styleId="ECE2965692144450A8D6752092F8E3EF">
    <w:name w:val="ECE2965692144450A8D6752092F8E3EF"/>
    <w:rsid w:val="00423E86"/>
  </w:style>
  <w:style w:type="paragraph" w:customStyle="1" w:styleId="73BD7972432B4054893FC31813E7E7D3">
    <w:name w:val="73BD7972432B4054893FC31813E7E7D3"/>
    <w:rsid w:val="00423E86"/>
  </w:style>
  <w:style w:type="paragraph" w:customStyle="1" w:styleId="ACBB6A6F3B5949449E2BDCFDD0F7CCFD">
    <w:name w:val="ACBB6A6F3B5949449E2BDCFDD0F7CCFD"/>
    <w:rsid w:val="00423E86"/>
  </w:style>
  <w:style w:type="paragraph" w:customStyle="1" w:styleId="6017266C8C904F32957BC2537D0C0985">
    <w:name w:val="6017266C8C904F32957BC2537D0C0985"/>
    <w:rsid w:val="00423E86"/>
  </w:style>
  <w:style w:type="paragraph" w:customStyle="1" w:styleId="F8C042EEF985489FB21DBF64FDB06985">
    <w:name w:val="F8C042EEF985489FB21DBF64FDB06985"/>
    <w:rsid w:val="00423E86"/>
  </w:style>
  <w:style w:type="paragraph" w:customStyle="1" w:styleId="D4D26ED798114FF88CE956E8D5385150">
    <w:name w:val="D4D26ED798114FF88CE956E8D5385150"/>
    <w:rsid w:val="00423E86"/>
  </w:style>
  <w:style w:type="paragraph" w:customStyle="1" w:styleId="7A8490F8D3DE4D2EAE79A4082B8BFF62">
    <w:name w:val="7A8490F8D3DE4D2EAE79A4082B8BFF62"/>
    <w:rsid w:val="00423E86"/>
  </w:style>
  <w:style w:type="paragraph" w:customStyle="1" w:styleId="E9E7D7D0A3C7496ABD2D265C01D593A4">
    <w:name w:val="E9E7D7D0A3C7496ABD2D265C01D593A4"/>
    <w:rsid w:val="00423E86"/>
  </w:style>
  <w:style w:type="paragraph" w:customStyle="1" w:styleId="B991C3CC39E14F1A8DAE380E4A195252">
    <w:name w:val="B991C3CC39E14F1A8DAE380E4A195252"/>
    <w:rsid w:val="00423E86"/>
  </w:style>
  <w:style w:type="paragraph" w:customStyle="1" w:styleId="A64E6A32CB5045DBBA59A7953B341CDA">
    <w:name w:val="A64E6A32CB5045DBBA59A7953B341CDA"/>
    <w:rsid w:val="00423E86"/>
  </w:style>
  <w:style w:type="paragraph" w:customStyle="1" w:styleId="77319CF8E2A0432686545526E1393DF7">
    <w:name w:val="77319CF8E2A0432686545526E1393DF7"/>
    <w:rsid w:val="00423E86"/>
  </w:style>
  <w:style w:type="paragraph" w:customStyle="1" w:styleId="BB1867B91F5141278BE30A1F441C60C1">
    <w:name w:val="BB1867B91F5141278BE30A1F441C60C1"/>
    <w:rsid w:val="00423E86"/>
  </w:style>
  <w:style w:type="paragraph" w:customStyle="1" w:styleId="B0D75ECF833F4D42B628D96866B5ECAE">
    <w:name w:val="B0D75ECF833F4D42B628D96866B5ECAE"/>
    <w:rsid w:val="00423E86"/>
  </w:style>
  <w:style w:type="paragraph" w:customStyle="1" w:styleId="2307420FC822479E84AB26CF4F6844A6">
    <w:name w:val="2307420FC822479E84AB26CF4F6844A6"/>
    <w:rsid w:val="00423E86"/>
  </w:style>
  <w:style w:type="paragraph" w:customStyle="1" w:styleId="14D19BAC3B244C3985691502B1EEA775">
    <w:name w:val="14D19BAC3B244C3985691502B1EEA775"/>
    <w:rsid w:val="00423E86"/>
  </w:style>
  <w:style w:type="paragraph" w:customStyle="1" w:styleId="749F98AAC352409B850EF6EB9D26DA77">
    <w:name w:val="749F98AAC352409B850EF6EB9D26DA77"/>
    <w:rsid w:val="00423E86"/>
  </w:style>
  <w:style w:type="paragraph" w:customStyle="1" w:styleId="A363510C956D4D0ABBB04348F46C57EE">
    <w:name w:val="A363510C956D4D0ABBB04348F46C57EE"/>
    <w:rsid w:val="00423E86"/>
  </w:style>
  <w:style w:type="paragraph" w:customStyle="1" w:styleId="ACED1B5A7CF84544998B3EDFE0B729E3">
    <w:name w:val="ACED1B5A7CF84544998B3EDFE0B729E3"/>
    <w:rsid w:val="00423E86"/>
  </w:style>
  <w:style w:type="paragraph" w:customStyle="1" w:styleId="D5C9749ECA214527AA82814BDCFFE527">
    <w:name w:val="D5C9749ECA214527AA82814BDCFFE527"/>
    <w:rsid w:val="00423E86"/>
  </w:style>
  <w:style w:type="paragraph" w:customStyle="1" w:styleId="763CE13D31904DF89BEAE3EDFDD483A0">
    <w:name w:val="763CE13D31904DF89BEAE3EDFDD483A0"/>
    <w:rsid w:val="00423E86"/>
  </w:style>
  <w:style w:type="paragraph" w:customStyle="1" w:styleId="F424DFED2E9D4EB8A88451C3E06A4CB4">
    <w:name w:val="F424DFED2E9D4EB8A88451C3E06A4CB4"/>
    <w:rsid w:val="00423E86"/>
  </w:style>
  <w:style w:type="paragraph" w:customStyle="1" w:styleId="7E82CC77C55C410992C3D1A078EFE971">
    <w:name w:val="7E82CC77C55C410992C3D1A078EFE971"/>
    <w:rsid w:val="00423E86"/>
  </w:style>
  <w:style w:type="paragraph" w:customStyle="1" w:styleId="C6F796A1B4F54C55A7473386486FBB3D">
    <w:name w:val="C6F796A1B4F54C55A7473386486FBB3D"/>
    <w:rsid w:val="00423E86"/>
  </w:style>
  <w:style w:type="paragraph" w:customStyle="1" w:styleId="D795B82E7B7644D1A5BD628FA50950AA">
    <w:name w:val="D795B82E7B7644D1A5BD628FA50950AA"/>
    <w:rsid w:val="00423E86"/>
  </w:style>
  <w:style w:type="paragraph" w:customStyle="1" w:styleId="5092A72F73D241699D1C787AF73C3472">
    <w:name w:val="5092A72F73D241699D1C787AF73C3472"/>
    <w:rsid w:val="00423E86"/>
  </w:style>
  <w:style w:type="paragraph" w:customStyle="1" w:styleId="8047B42A9C2F4612AE78FA4F44D08A98">
    <w:name w:val="8047B42A9C2F4612AE78FA4F44D08A98"/>
    <w:rsid w:val="00423E86"/>
  </w:style>
  <w:style w:type="paragraph" w:customStyle="1" w:styleId="D48BAB008F4846669E56767440454231">
    <w:name w:val="D48BAB008F4846669E56767440454231"/>
    <w:rsid w:val="00423E86"/>
  </w:style>
  <w:style w:type="paragraph" w:customStyle="1" w:styleId="42CFDF4BCA444909893193C4A0DB5784">
    <w:name w:val="42CFDF4BCA444909893193C4A0DB5784"/>
    <w:rsid w:val="00423E86"/>
  </w:style>
  <w:style w:type="paragraph" w:customStyle="1" w:styleId="203D3875A40D494697EDF886CC42F67F">
    <w:name w:val="203D3875A40D494697EDF886CC42F67F"/>
    <w:rsid w:val="00423E86"/>
  </w:style>
  <w:style w:type="paragraph" w:customStyle="1" w:styleId="6BADE6317E7F4A7C8C9AFDBFB27F4CF8">
    <w:name w:val="6BADE6317E7F4A7C8C9AFDBFB27F4CF8"/>
    <w:rsid w:val="00423E86"/>
  </w:style>
  <w:style w:type="paragraph" w:customStyle="1" w:styleId="BE380F23998A482686BDED1EA1EA7AC8">
    <w:name w:val="BE380F23998A482686BDED1EA1EA7AC8"/>
    <w:rsid w:val="00423E86"/>
  </w:style>
  <w:style w:type="paragraph" w:customStyle="1" w:styleId="75AB6CA9E3224E5FAA23067205B47CC6">
    <w:name w:val="75AB6CA9E3224E5FAA23067205B47CC6"/>
    <w:rsid w:val="00423E86"/>
  </w:style>
  <w:style w:type="paragraph" w:customStyle="1" w:styleId="F04EDC9C26044497BB20D3BEB3D593B1">
    <w:name w:val="F04EDC9C26044497BB20D3BEB3D593B1"/>
    <w:rsid w:val="00423E86"/>
  </w:style>
  <w:style w:type="paragraph" w:customStyle="1" w:styleId="D187C3E3EECC4120899D2489AE1697A2">
    <w:name w:val="D187C3E3EECC4120899D2489AE1697A2"/>
    <w:rsid w:val="00423E86"/>
  </w:style>
  <w:style w:type="paragraph" w:customStyle="1" w:styleId="63F44BA5B5164F5D823FE5AA85DABC1D">
    <w:name w:val="63F44BA5B5164F5D823FE5AA85DABC1D"/>
    <w:rsid w:val="00423E86"/>
  </w:style>
  <w:style w:type="paragraph" w:customStyle="1" w:styleId="6A9F107D4CE841499F7FB626D16F0B4E">
    <w:name w:val="6A9F107D4CE841499F7FB626D16F0B4E"/>
    <w:rsid w:val="00423E86"/>
  </w:style>
  <w:style w:type="paragraph" w:customStyle="1" w:styleId="E8423DD7C9394CF6BEF5798DF8AC98D8">
    <w:name w:val="E8423DD7C9394CF6BEF5798DF8AC98D8"/>
    <w:rsid w:val="00423E86"/>
  </w:style>
  <w:style w:type="paragraph" w:customStyle="1" w:styleId="E7F6E465D6644A69AF028CA44783EFBE">
    <w:name w:val="E7F6E465D6644A69AF028CA44783EFBE"/>
    <w:rsid w:val="00423E86"/>
  </w:style>
  <w:style w:type="paragraph" w:customStyle="1" w:styleId="B3A9865FFE1240D7B71C5A5C0AD8B494">
    <w:name w:val="B3A9865FFE1240D7B71C5A5C0AD8B494"/>
    <w:rsid w:val="00423E86"/>
  </w:style>
  <w:style w:type="paragraph" w:customStyle="1" w:styleId="38424A68BF1141248B200DE3903D66E6">
    <w:name w:val="38424A68BF1141248B200DE3903D66E6"/>
    <w:rsid w:val="00C47723"/>
  </w:style>
  <w:style w:type="paragraph" w:customStyle="1" w:styleId="FF509266BE0C4790BC34EAE9FC377EAA">
    <w:name w:val="FF509266BE0C4790BC34EAE9FC377EAA"/>
    <w:rsid w:val="00C47723"/>
  </w:style>
  <w:style w:type="paragraph" w:customStyle="1" w:styleId="BFF0777B9A15478B91C8B95191F59916">
    <w:name w:val="BFF0777B9A15478B91C8B95191F59916"/>
    <w:rsid w:val="00C47723"/>
  </w:style>
  <w:style w:type="paragraph" w:customStyle="1" w:styleId="328781EA6DF34E9CBF9EC6CB05F83E62">
    <w:name w:val="328781EA6DF34E9CBF9EC6CB05F83E62"/>
    <w:rsid w:val="00C47723"/>
  </w:style>
  <w:style w:type="paragraph" w:customStyle="1" w:styleId="22689AB027EB4DC7B81FAC073D5E467E">
    <w:name w:val="22689AB027EB4DC7B81FAC073D5E467E"/>
    <w:rsid w:val="00C47723"/>
  </w:style>
  <w:style w:type="paragraph" w:customStyle="1" w:styleId="C0D9F6F4CF2A4B9AB58FA2047DF3FE8F">
    <w:name w:val="C0D9F6F4CF2A4B9AB58FA2047DF3FE8F"/>
    <w:rsid w:val="00C47723"/>
  </w:style>
  <w:style w:type="paragraph" w:customStyle="1" w:styleId="4A8D0A6BF67E4DCD9D0F388ABE2ADE14">
    <w:name w:val="4A8D0A6BF67E4DCD9D0F388ABE2ADE14"/>
    <w:rsid w:val="00C47723"/>
  </w:style>
  <w:style w:type="paragraph" w:customStyle="1" w:styleId="5AB6AB09BD7E4DA0A131E0697952EF51">
    <w:name w:val="5AB6AB09BD7E4DA0A131E0697952EF51"/>
    <w:rsid w:val="00C47723"/>
  </w:style>
  <w:style w:type="paragraph" w:customStyle="1" w:styleId="7F271A3C687C47B39B38F63472DB6BE7">
    <w:name w:val="7F271A3C687C47B39B38F63472DB6BE7"/>
    <w:rsid w:val="00C47723"/>
  </w:style>
  <w:style w:type="paragraph" w:customStyle="1" w:styleId="C06E6FEDD0F549B39009FFD34017A517">
    <w:name w:val="C06E6FEDD0F549B39009FFD34017A517"/>
    <w:rsid w:val="00C47723"/>
  </w:style>
  <w:style w:type="paragraph" w:customStyle="1" w:styleId="341293A0FB354B5ABCA2578DCECB0F36">
    <w:name w:val="341293A0FB354B5ABCA2578DCECB0F36"/>
    <w:rsid w:val="00C47723"/>
  </w:style>
  <w:style w:type="paragraph" w:customStyle="1" w:styleId="2A0D903B0E454896B04A82FD039C94D5">
    <w:name w:val="2A0D903B0E454896B04A82FD039C94D5"/>
    <w:rsid w:val="00C47723"/>
  </w:style>
  <w:style w:type="paragraph" w:customStyle="1" w:styleId="998812FAFA4F450FAC99A9FBC8502AF1">
    <w:name w:val="998812FAFA4F450FAC99A9FBC8502AF1"/>
    <w:rsid w:val="00C47723"/>
  </w:style>
  <w:style w:type="paragraph" w:customStyle="1" w:styleId="B4B524B6ED7746619A0EE505F6FB2D8A">
    <w:name w:val="B4B524B6ED7746619A0EE505F6FB2D8A"/>
    <w:rsid w:val="00C47723"/>
  </w:style>
  <w:style w:type="paragraph" w:customStyle="1" w:styleId="F683825BC35C4A81A21F8B535B579290">
    <w:name w:val="F683825BC35C4A81A21F8B535B579290"/>
    <w:rsid w:val="00C47723"/>
  </w:style>
  <w:style w:type="paragraph" w:customStyle="1" w:styleId="0AABA29A909F48DEBCC7AC1E86E62AE8">
    <w:name w:val="0AABA29A909F48DEBCC7AC1E86E62AE8"/>
    <w:rsid w:val="00C47723"/>
  </w:style>
  <w:style w:type="paragraph" w:customStyle="1" w:styleId="2759E472A1CE4F2C8ECB8006F15E32F2">
    <w:name w:val="2759E472A1CE4F2C8ECB8006F15E32F2"/>
    <w:rsid w:val="00C47723"/>
  </w:style>
  <w:style w:type="paragraph" w:customStyle="1" w:styleId="9879A756681E41EA8ADE2E4E8C8D8BAF">
    <w:name w:val="9879A756681E41EA8ADE2E4E8C8D8BAF"/>
    <w:rsid w:val="00C47723"/>
  </w:style>
  <w:style w:type="paragraph" w:customStyle="1" w:styleId="457DF0418528496BB15CCDA872DBAA49">
    <w:name w:val="457DF0418528496BB15CCDA872DBAA49"/>
    <w:rsid w:val="00C47723"/>
  </w:style>
  <w:style w:type="paragraph" w:customStyle="1" w:styleId="A0F9F26905C04A66840C99F0C3C6E387">
    <w:name w:val="A0F9F26905C04A66840C99F0C3C6E387"/>
    <w:rsid w:val="00C47723"/>
  </w:style>
  <w:style w:type="paragraph" w:customStyle="1" w:styleId="1437DCB8E2C64E1586D4CE0B7924D977">
    <w:name w:val="1437DCB8E2C64E1586D4CE0B7924D977"/>
    <w:rsid w:val="00C47723"/>
  </w:style>
  <w:style w:type="paragraph" w:customStyle="1" w:styleId="744593412975435F9E38BFB9BE15D2E7">
    <w:name w:val="744593412975435F9E38BFB9BE15D2E7"/>
    <w:rsid w:val="00C47723"/>
  </w:style>
  <w:style w:type="paragraph" w:customStyle="1" w:styleId="11A91C801CFD4AC1BF672567D86B1100">
    <w:name w:val="11A91C801CFD4AC1BF672567D86B1100"/>
    <w:rsid w:val="00C47723"/>
  </w:style>
  <w:style w:type="paragraph" w:customStyle="1" w:styleId="5163310B49314CB6A2EF50DB27A30749">
    <w:name w:val="5163310B49314CB6A2EF50DB27A30749"/>
    <w:rsid w:val="00C47723"/>
  </w:style>
  <w:style w:type="paragraph" w:customStyle="1" w:styleId="B2B214FED8D84D0AA8593459C4FA65EB">
    <w:name w:val="B2B214FED8D84D0AA8593459C4FA65EB"/>
    <w:rsid w:val="00C47723"/>
  </w:style>
  <w:style w:type="paragraph" w:customStyle="1" w:styleId="DF49F02083EE4ED0945148FED076F516">
    <w:name w:val="DF49F02083EE4ED0945148FED076F516"/>
    <w:rsid w:val="000F60E3"/>
  </w:style>
  <w:style w:type="paragraph" w:customStyle="1" w:styleId="BBB38CDD00AA4E27A8749CCB4585B096">
    <w:name w:val="BBB38CDD00AA4E27A8749CCB4585B096"/>
    <w:rsid w:val="000F60E3"/>
  </w:style>
  <w:style w:type="paragraph" w:customStyle="1" w:styleId="5BC9D38D9D3747F3854224378A16BD05">
    <w:name w:val="5BC9D38D9D3747F3854224378A16BD05"/>
    <w:rsid w:val="000F60E3"/>
  </w:style>
  <w:style w:type="paragraph" w:customStyle="1" w:styleId="F68D0EB827A74A4A812529EA62479BD8">
    <w:name w:val="F68D0EB827A74A4A812529EA62479BD8"/>
    <w:rsid w:val="000F60E3"/>
  </w:style>
  <w:style w:type="paragraph" w:customStyle="1" w:styleId="6056D30D71DA424CA7C3BCA930E75F4A">
    <w:name w:val="6056D30D71DA424CA7C3BCA930E75F4A"/>
    <w:rsid w:val="000F60E3"/>
  </w:style>
  <w:style w:type="paragraph" w:customStyle="1" w:styleId="5897A3D2D9E4480EB743ABC5957FD107">
    <w:name w:val="5897A3D2D9E4480EB743ABC5957FD107"/>
    <w:rsid w:val="000F60E3"/>
  </w:style>
  <w:style w:type="paragraph" w:customStyle="1" w:styleId="1ADC54163B6046C7B78F9241DDAB6B48">
    <w:name w:val="1ADC54163B6046C7B78F9241DDAB6B48"/>
    <w:rsid w:val="000F60E3"/>
  </w:style>
  <w:style w:type="paragraph" w:customStyle="1" w:styleId="BD0B7E9CF0DA4855940644C7A191909A">
    <w:name w:val="BD0B7E9CF0DA4855940644C7A191909A"/>
    <w:rsid w:val="000F60E3"/>
  </w:style>
  <w:style w:type="paragraph" w:customStyle="1" w:styleId="FA20F0F2E56B4A68AF5C9CFC6DAE1081">
    <w:name w:val="FA20F0F2E56B4A68AF5C9CFC6DAE1081"/>
    <w:rsid w:val="000F60E3"/>
  </w:style>
  <w:style w:type="paragraph" w:customStyle="1" w:styleId="FD9B663C242A4B1A9F31CB23FBC3397A">
    <w:name w:val="FD9B663C242A4B1A9F31CB23FBC3397A"/>
    <w:rsid w:val="000F60E3"/>
  </w:style>
  <w:style w:type="paragraph" w:customStyle="1" w:styleId="3F882100B1A54F41A4C476CEBCD5D1E3">
    <w:name w:val="3F882100B1A54F41A4C476CEBCD5D1E3"/>
    <w:rsid w:val="000F60E3"/>
  </w:style>
  <w:style w:type="paragraph" w:customStyle="1" w:styleId="E078DFAF304547FAA85E9B14672C798F">
    <w:name w:val="E078DFAF304547FAA85E9B14672C798F"/>
    <w:rsid w:val="000F60E3"/>
  </w:style>
  <w:style w:type="paragraph" w:customStyle="1" w:styleId="47AFDC543F1044B697A46D8070528644">
    <w:name w:val="47AFDC543F1044B697A46D8070528644"/>
    <w:rsid w:val="000F60E3"/>
  </w:style>
  <w:style w:type="paragraph" w:customStyle="1" w:styleId="298F5AB1A3B74AC8B42B596B951936AE">
    <w:name w:val="298F5AB1A3B74AC8B42B596B951936AE"/>
    <w:rsid w:val="000F60E3"/>
  </w:style>
  <w:style w:type="paragraph" w:customStyle="1" w:styleId="F99E85CAD3CA4B148D40CEC41EE9317C">
    <w:name w:val="F99E85CAD3CA4B148D40CEC41EE9317C"/>
    <w:rsid w:val="000F60E3"/>
  </w:style>
  <w:style w:type="paragraph" w:customStyle="1" w:styleId="7CCE2A31B8EE4A7B88934993AA726498">
    <w:name w:val="7CCE2A31B8EE4A7B88934993AA726498"/>
    <w:rsid w:val="000F60E3"/>
  </w:style>
  <w:style w:type="paragraph" w:customStyle="1" w:styleId="0FC7DD395D744811B26721D0F86135D6">
    <w:name w:val="0FC7DD395D744811B26721D0F86135D6"/>
    <w:rsid w:val="000F60E3"/>
  </w:style>
  <w:style w:type="paragraph" w:customStyle="1" w:styleId="212DFA4499C94CCF92C48F5CEF7D9F7A">
    <w:name w:val="212DFA4499C94CCF92C48F5CEF7D9F7A"/>
    <w:rsid w:val="000F60E3"/>
  </w:style>
  <w:style w:type="paragraph" w:customStyle="1" w:styleId="C19244804D3B4B05A91C9CA6E92268B0">
    <w:name w:val="C19244804D3B4B05A91C9CA6E92268B0"/>
    <w:rsid w:val="000F60E3"/>
  </w:style>
  <w:style w:type="paragraph" w:customStyle="1" w:styleId="796354E45D9D4827A72795033740C417">
    <w:name w:val="796354E45D9D4827A72795033740C417"/>
    <w:rsid w:val="000F60E3"/>
  </w:style>
  <w:style w:type="paragraph" w:customStyle="1" w:styleId="B5A36F604CC24DAF82607894D0EFFC68">
    <w:name w:val="B5A36F604CC24DAF82607894D0EFFC68"/>
    <w:rsid w:val="000F60E3"/>
  </w:style>
  <w:style w:type="paragraph" w:customStyle="1" w:styleId="993EB52805CD4F5B891E38177DBD6590">
    <w:name w:val="993EB52805CD4F5B891E38177DBD6590"/>
    <w:rsid w:val="000F60E3"/>
  </w:style>
  <w:style w:type="paragraph" w:customStyle="1" w:styleId="2DF3430D9C614978B27BE40A446F0FD3">
    <w:name w:val="2DF3430D9C614978B27BE40A446F0FD3"/>
    <w:rsid w:val="000F60E3"/>
  </w:style>
  <w:style w:type="paragraph" w:customStyle="1" w:styleId="CF787DC5960E4DC8A84D12FEBAA69264">
    <w:name w:val="CF787DC5960E4DC8A84D12FEBAA69264"/>
    <w:rsid w:val="000F60E3"/>
  </w:style>
  <w:style w:type="paragraph" w:customStyle="1" w:styleId="7A5E2991309D4CDFA1ACA0AF1404D496">
    <w:name w:val="7A5E2991309D4CDFA1ACA0AF1404D496"/>
    <w:rsid w:val="000F60E3"/>
  </w:style>
  <w:style w:type="paragraph" w:customStyle="1" w:styleId="AF77E7C7F51441538573F76463B4E394">
    <w:name w:val="AF77E7C7F51441538573F76463B4E394"/>
    <w:rsid w:val="000F60E3"/>
  </w:style>
  <w:style w:type="paragraph" w:customStyle="1" w:styleId="D7A3952C32464705ABE082CEED708E16">
    <w:name w:val="D7A3952C32464705ABE082CEED708E16"/>
    <w:rsid w:val="000F60E3"/>
  </w:style>
  <w:style w:type="paragraph" w:customStyle="1" w:styleId="6202F28944CA40DA8E6896EB0BB5628E">
    <w:name w:val="6202F28944CA40DA8E6896EB0BB5628E"/>
    <w:rsid w:val="000F60E3"/>
  </w:style>
  <w:style w:type="paragraph" w:customStyle="1" w:styleId="48B55F7A97C9437E8ED31B6128A27FAE">
    <w:name w:val="48B55F7A97C9437E8ED31B6128A27FAE"/>
    <w:rsid w:val="000F60E3"/>
  </w:style>
  <w:style w:type="paragraph" w:customStyle="1" w:styleId="A484126C266E43459295DAAADA55BEE7">
    <w:name w:val="A484126C266E43459295DAAADA55BEE7"/>
    <w:rsid w:val="000F60E3"/>
  </w:style>
  <w:style w:type="paragraph" w:customStyle="1" w:styleId="DDC622EB8154413A8DA215FB0FA7B4FA">
    <w:name w:val="DDC622EB8154413A8DA215FB0FA7B4FA"/>
    <w:rsid w:val="000F60E3"/>
  </w:style>
  <w:style w:type="paragraph" w:customStyle="1" w:styleId="0BD7C80FC8AC45428B7E4679016F9E4F">
    <w:name w:val="0BD7C80FC8AC45428B7E4679016F9E4F"/>
    <w:rsid w:val="000F60E3"/>
  </w:style>
  <w:style w:type="paragraph" w:customStyle="1" w:styleId="C767F2DBC5B74400BE40097646D6ECC8">
    <w:name w:val="C767F2DBC5B74400BE40097646D6ECC8"/>
    <w:rsid w:val="000F60E3"/>
  </w:style>
  <w:style w:type="paragraph" w:customStyle="1" w:styleId="F8589A2BE769435F9E1BFC907164614E">
    <w:name w:val="F8589A2BE769435F9E1BFC907164614E"/>
    <w:rsid w:val="000F60E3"/>
  </w:style>
  <w:style w:type="paragraph" w:customStyle="1" w:styleId="2EF8480632FE4F9FBF68FC59D71D79A2">
    <w:name w:val="2EF8480632FE4F9FBF68FC59D71D79A2"/>
    <w:rsid w:val="000F60E3"/>
  </w:style>
  <w:style w:type="paragraph" w:customStyle="1" w:styleId="7DC73E12DC6B4427A8E65D36CDDA6224">
    <w:name w:val="7DC73E12DC6B4427A8E65D36CDDA6224"/>
    <w:rsid w:val="000F60E3"/>
  </w:style>
  <w:style w:type="paragraph" w:customStyle="1" w:styleId="20030DFD977D4C74A38C8457414C3D26">
    <w:name w:val="20030DFD977D4C74A38C8457414C3D26"/>
    <w:rsid w:val="000F60E3"/>
  </w:style>
  <w:style w:type="paragraph" w:customStyle="1" w:styleId="86080A7B4AE54BD7B826BA79931472D7">
    <w:name w:val="86080A7B4AE54BD7B826BA79931472D7"/>
    <w:rsid w:val="000F60E3"/>
  </w:style>
  <w:style w:type="paragraph" w:customStyle="1" w:styleId="806DE5FBA4C9441FBEE4DDE6E21CCE86">
    <w:name w:val="806DE5FBA4C9441FBEE4DDE6E21CCE86"/>
    <w:rsid w:val="000F60E3"/>
  </w:style>
  <w:style w:type="paragraph" w:customStyle="1" w:styleId="E16D2B15BA464FA698F1A8FBDBDF4C5E">
    <w:name w:val="E16D2B15BA464FA698F1A8FBDBDF4C5E"/>
    <w:rsid w:val="000F60E3"/>
  </w:style>
  <w:style w:type="paragraph" w:customStyle="1" w:styleId="41052A8BBA8C47AF9C9B2CDD64FB67D5">
    <w:name w:val="41052A8BBA8C47AF9C9B2CDD64FB67D5"/>
    <w:rsid w:val="000F60E3"/>
  </w:style>
  <w:style w:type="paragraph" w:customStyle="1" w:styleId="50456726765D4058B3DE55805BC58B3A">
    <w:name w:val="50456726765D4058B3DE55805BC58B3A"/>
    <w:rsid w:val="000F60E3"/>
  </w:style>
  <w:style w:type="paragraph" w:customStyle="1" w:styleId="EA1157449C7743C3A7AA7A474B22C6D3">
    <w:name w:val="EA1157449C7743C3A7AA7A474B22C6D3"/>
    <w:rsid w:val="000F60E3"/>
  </w:style>
  <w:style w:type="paragraph" w:customStyle="1" w:styleId="920E4EE856BE40798280550F16EE8BD7">
    <w:name w:val="920E4EE856BE40798280550F16EE8BD7"/>
    <w:rsid w:val="000F60E3"/>
  </w:style>
  <w:style w:type="paragraph" w:customStyle="1" w:styleId="9A2A155FF40D4989BB8447D1998F6651">
    <w:name w:val="9A2A155FF40D4989BB8447D1998F6651"/>
    <w:rsid w:val="000F60E3"/>
  </w:style>
  <w:style w:type="paragraph" w:customStyle="1" w:styleId="BFF2F014044F4CF182E5333EF0C8BCB3">
    <w:name w:val="BFF2F014044F4CF182E5333EF0C8BCB3"/>
    <w:rsid w:val="000F60E3"/>
  </w:style>
  <w:style w:type="paragraph" w:customStyle="1" w:styleId="BC266217669F4CE88B70B7B5ED698134">
    <w:name w:val="BC266217669F4CE88B70B7B5ED698134"/>
    <w:rsid w:val="000F60E3"/>
  </w:style>
  <w:style w:type="paragraph" w:customStyle="1" w:styleId="1871ED3AE22940F88BFAD5A38AE6A358">
    <w:name w:val="1871ED3AE22940F88BFAD5A38AE6A358"/>
    <w:rsid w:val="000F60E3"/>
  </w:style>
  <w:style w:type="paragraph" w:customStyle="1" w:styleId="768324FA638446C09C0C621B2DD2AB77">
    <w:name w:val="768324FA638446C09C0C621B2DD2AB77"/>
    <w:rsid w:val="000F60E3"/>
  </w:style>
  <w:style w:type="paragraph" w:customStyle="1" w:styleId="00304924BF9D4EAFADD6B36CB9502AA3">
    <w:name w:val="00304924BF9D4EAFADD6B36CB9502AA3"/>
    <w:rsid w:val="000F60E3"/>
  </w:style>
  <w:style w:type="paragraph" w:customStyle="1" w:styleId="7C61BDE1FFB2459A9484A1B5A2AD435D">
    <w:name w:val="7C61BDE1FFB2459A9484A1B5A2AD435D"/>
    <w:rsid w:val="000F60E3"/>
  </w:style>
  <w:style w:type="paragraph" w:customStyle="1" w:styleId="75A0AA06BF7C411694D172016A5F246C">
    <w:name w:val="75A0AA06BF7C411694D172016A5F246C"/>
    <w:rsid w:val="000F60E3"/>
  </w:style>
  <w:style w:type="paragraph" w:customStyle="1" w:styleId="5F332BBE7CD24DFB9720E858094527A3">
    <w:name w:val="5F332BBE7CD24DFB9720E858094527A3"/>
    <w:rsid w:val="000F60E3"/>
  </w:style>
  <w:style w:type="paragraph" w:customStyle="1" w:styleId="7457DB13CFDA4A0793029F860A52CF3C">
    <w:name w:val="7457DB13CFDA4A0793029F860A52CF3C"/>
    <w:rsid w:val="000F60E3"/>
  </w:style>
  <w:style w:type="paragraph" w:customStyle="1" w:styleId="96054286C7A34928A6C4E83063D18E82">
    <w:name w:val="96054286C7A34928A6C4E83063D18E82"/>
    <w:rsid w:val="000F60E3"/>
  </w:style>
  <w:style w:type="paragraph" w:customStyle="1" w:styleId="8000562626444231BD095A07D183F16D">
    <w:name w:val="8000562626444231BD095A07D183F16D"/>
    <w:rsid w:val="000F60E3"/>
  </w:style>
  <w:style w:type="paragraph" w:customStyle="1" w:styleId="3C069089A8BE411BB620AC271D5EFA63">
    <w:name w:val="3C069089A8BE411BB620AC271D5EFA63"/>
    <w:rsid w:val="000F60E3"/>
  </w:style>
  <w:style w:type="paragraph" w:customStyle="1" w:styleId="9ADE8873EFE74CB186D70E6AA305057C">
    <w:name w:val="9ADE8873EFE74CB186D70E6AA305057C"/>
    <w:rsid w:val="000F60E3"/>
  </w:style>
  <w:style w:type="paragraph" w:customStyle="1" w:styleId="F9C51EB06D1E4E82830049B8A676177A">
    <w:name w:val="F9C51EB06D1E4E82830049B8A676177A"/>
    <w:rsid w:val="000F60E3"/>
  </w:style>
  <w:style w:type="paragraph" w:customStyle="1" w:styleId="6E927E1C22264A1797946F68204F3D76">
    <w:name w:val="6E927E1C22264A1797946F68204F3D76"/>
    <w:rsid w:val="000F60E3"/>
  </w:style>
  <w:style w:type="paragraph" w:customStyle="1" w:styleId="A867EF2CB1E440A39C4FADB49EDDB177">
    <w:name w:val="A867EF2CB1E440A39C4FADB49EDDB177"/>
    <w:rsid w:val="000F60E3"/>
  </w:style>
  <w:style w:type="paragraph" w:customStyle="1" w:styleId="A70ED870E6E04C0BB4F77BA1C4AD0A99">
    <w:name w:val="A70ED870E6E04C0BB4F77BA1C4AD0A99"/>
    <w:rsid w:val="000F60E3"/>
  </w:style>
  <w:style w:type="paragraph" w:customStyle="1" w:styleId="E5EC3AA1A3654974BC3CD74EC4CD5B08">
    <w:name w:val="E5EC3AA1A3654974BC3CD74EC4CD5B08"/>
    <w:rsid w:val="000F60E3"/>
  </w:style>
  <w:style w:type="paragraph" w:customStyle="1" w:styleId="3022E3969BDD4380BA13FDA86F25EB54">
    <w:name w:val="3022E3969BDD4380BA13FDA86F25EB54"/>
    <w:rsid w:val="000F60E3"/>
  </w:style>
  <w:style w:type="paragraph" w:customStyle="1" w:styleId="5FC79E0811354E89B427D83CDEC55263">
    <w:name w:val="5FC79E0811354E89B427D83CDEC55263"/>
    <w:rsid w:val="000F60E3"/>
  </w:style>
  <w:style w:type="paragraph" w:customStyle="1" w:styleId="FEC9BCF5473447BF859E5D054BF0BD4E">
    <w:name w:val="FEC9BCF5473447BF859E5D054BF0BD4E"/>
    <w:rsid w:val="000F60E3"/>
  </w:style>
  <w:style w:type="paragraph" w:customStyle="1" w:styleId="5F98D239A728400FBD568E65C1011358">
    <w:name w:val="5F98D239A728400FBD568E65C1011358"/>
    <w:rsid w:val="000F60E3"/>
  </w:style>
  <w:style w:type="paragraph" w:customStyle="1" w:styleId="5E63DFDA0CCB44E291E33B919E3C1203">
    <w:name w:val="5E63DFDA0CCB44E291E33B919E3C1203"/>
    <w:rsid w:val="000F60E3"/>
  </w:style>
  <w:style w:type="paragraph" w:customStyle="1" w:styleId="CD144798722B4CCE9ECD16075CA798D4">
    <w:name w:val="CD144798722B4CCE9ECD16075CA798D4"/>
    <w:rsid w:val="000F60E3"/>
  </w:style>
  <w:style w:type="paragraph" w:customStyle="1" w:styleId="A688274228424411BBD5FAEFBB111008">
    <w:name w:val="A688274228424411BBD5FAEFBB111008"/>
    <w:rsid w:val="000F60E3"/>
  </w:style>
  <w:style w:type="paragraph" w:customStyle="1" w:styleId="5FB791558E3B4C9C94B011E438FD5481">
    <w:name w:val="5FB791558E3B4C9C94B011E438FD5481"/>
    <w:rsid w:val="000F60E3"/>
  </w:style>
  <w:style w:type="paragraph" w:customStyle="1" w:styleId="395699CC19744D77851198D87BC17B8C">
    <w:name w:val="395699CC19744D77851198D87BC17B8C"/>
    <w:rsid w:val="000F60E3"/>
  </w:style>
  <w:style w:type="paragraph" w:customStyle="1" w:styleId="10A97FB8FD8B43539E00F3D06B1A341D">
    <w:name w:val="10A97FB8FD8B43539E00F3D06B1A341D"/>
    <w:rsid w:val="000F60E3"/>
  </w:style>
  <w:style w:type="paragraph" w:customStyle="1" w:styleId="D70464A3A38649B79C481470A4F260A8">
    <w:name w:val="D70464A3A38649B79C481470A4F260A8"/>
    <w:rsid w:val="000F60E3"/>
  </w:style>
  <w:style w:type="paragraph" w:customStyle="1" w:styleId="F0EEE2D99DA642C290EF29AC8C55DD8D">
    <w:name w:val="F0EEE2D99DA642C290EF29AC8C55DD8D"/>
    <w:rsid w:val="000F60E3"/>
  </w:style>
  <w:style w:type="paragraph" w:customStyle="1" w:styleId="421E9904131B449C9FF0251E6C9C364A">
    <w:name w:val="421E9904131B449C9FF0251E6C9C364A"/>
    <w:rsid w:val="000F60E3"/>
  </w:style>
  <w:style w:type="paragraph" w:customStyle="1" w:styleId="9449E03413BB49D6855301001EE44DC5">
    <w:name w:val="9449E03413BB49D6855301001EE44DC5"/>
    <w:rsid w:val="000F60E3"/>
  </w:style>
  <w:style w:type="paragraph" w:customStyle="1" w:styleId="7039B74845104B26B3C66C8ECF8930FF">
    <w:name w:val="7039B74845104B26B3C66C8ECF8930FF"/>
    <w:rsid w:val="000F60E3"/>
  </w:style>
  <w:style w:type="paragraph" w:customStyle="1" w:styleId="A7834B2F42604A5EA825438AFB870B94">
    <w:name w:val="A7834B2F42604A5EA825438AFB870B94"/>
    <w:rsid w:val="000F60E3"/>
  </w:style>
  <w:style w:type="paragraph" w:customStyle="1" w:styleId="195705996AB4486E95B256C0AFA28FE2">
    <w:name w:val="195705996AB4486E95B256C0AFA28FE2"/>
    <w:rsid w:val="000F60E3"/>
  </w:style>
  <w:style w:type="paragraph" w:customStyle="1" w:styleId="549F4D199FEC4CECBE8C5149F5928FA9">
    <w:name w:val="549F4D199FEC4CECBE8C5149F5928FA9"/>
    <w:rsid w:val="000F60E3"/>
  </w:style>
  <w:style w:type="paragraph" w:customStyle="1" w:styleId="CEE82B0D479E43F495724F2FFB0EAED1">
    <w:name w:val="CEE82B0D479E43F495724F2FFB0EAED1"/>
    <w:rsid w:val="000F60E3"/>
  </w:style>
  <w:style w:type="paragraph" w:customStyle="1" w:styleId="B80D2426E7054C399E9D4BF7720E05A8">
    <w:name w:val="B80D2426E7054C399E9D4BF7720E05A8"/>
    <w:rsid w:val="000F60E3"/>
  </w:style>
  <w:style w:type="paragraph" w:customStyle="1" w:styleId="6BB1ACA7C41D41B0B14B481211E2F5BB">
    <w:name w:val="6BB1ACA7C41D41B0B14B481211E2F5BB"/>
    <w:rsid w:val="000F60E3"/>
  </w:style>
  <w:style w:type="paragraph" w:customStyle="1" w:styleId="92FEF0AEB63C401FBD5174454ADBED73">
    <w:name w:val="92FEF0AEB63C401FBD5174454ADBED73"/>
    <w:rsid w:val="000F60E3"/>
  </w:style>
  <w:style w:type="paragraph" w:customStyle="1" w:styleId="FEEEB869BCA34CF19E3E003648DD016D">
    <w:name w:val="FEEEB869BCA34CF19E3E003648DD016D"/>
    <w:rsid w:val="000F60E3"/>
  </w:style>
  <w:style w:type="paragraph" w:customStyle="1" w:styleId="5148066BF7974C6DA3B040DC864665D9">
    <w:name w:val="5148066BF7974C6DA3B040DC864665D9"/>
    <w:rsid w:val="000F60E3"/>
  </w:style>
  <w:style w:type="paragraph" w:customStyle="1" w:styleId="5865AB9839B3469FAEF6D779731E3FD6">
    <w:name w:val="5865AB9839B3469FAEF6D779731E3FD6"/>
    <w:rsid w:val="000F60E3"/>
  </w:style>
  <w:style w:type="paragraph" w:customStyle="1" w:styleId="DE16374DA30942B7918FC27954391289">
    <w:name w:val="DE16374DA30942B7918FC27954391289"/>
    <w:rsid w:val="000F60E3"/>
  </w:style>
  <w:style w:type="paragraph" w:customStyle="1" w:styleId="7C06EFCC7D5647E481FDB9C713710C74">
    <w:name w:val="7C06EFCC7D5647E481FDB9C713710C74"/>
    <w:rsid w:val="000F60E3"/>
  </w:style>
  <w:style w:type="paragraph" w:customStyle="1" w:styleId="B9ED44F8B5204ADF96C009372B675756">
    <w:name w:val="B9ED44F8B5204ADF96C009372B675756"/>
    <w:rsid w:val="000F60E3"/>
  </w:style>
  <w:style w:type="paragraph" w:customStyle="1" w:styleId="CFB895860EEA459F8C343E0477003844">
    <w:name w:val="CFB895860EEA459F8C343E0477003844"/>
    <w:rsid w:val="000F60E3"/>
  </w:style>
  <w:style w:type="paragraph" w:customStyle="1" w:styleId="8C1DD04A4AF949E5B6AE4480FBE3FED0">
    <w:name w:val="8C1DD04A4AF949E5B6AE4480FBE3FED0"/>
    <w:rsid w:val="000F60E3"/>
  </w:style>
  <w:style w:type="paragraph" w:customStyle="1" w:styleId="60C2C2A7D27D4A49A038DDFCFB17C966">
    <w:name w:val="60C2C2A7D27D4A49A038DDFCFB17C966"/>
    <w:rsid w:val="000F60E3"/>
  </w:style>
  <w:style w:type="paragraph" w:customStyle="1" w:styleId="77C43AFD90D542A7B94E3D45B61EEEE6">
    <w:name w:val="77C43AFD90D542A7B94E3D45B61EEEE6"/>
    <w:rsid w:val="000F60E3"/>
  </w:style>
  <w:style w:type="paragraph" w:customStyle="1" w:styleId="3FE2C38138474E5998DAA22D60170F70">
    <w:name w:val="3FE2C38138474E5998DAA22D60170F70"/>
    <w:rsid w:val="000F60E3"/>
  </w:style>
  <w:style w:type="paragraph" w:customStyle="1" w:styleId="8776E48CD5FD4379A392C568352D8BB2">
    <w:name w:val="8776E48CD5FD4379A392C568352D8BB2"/>
    <w:rsid w:val="000F60E3"/>
  </w:style>
  <w:style w:type="paragraph" w:customStyle="1" w:styleId="08622C1ED44B4FC597ED0ACEF093EE2D">
    <w:name w:val="08622C1ED44B4FC597ED0ACEF093EE2D"/>
    <w:rsid w:val="000F60E3"/>
  </w:style>
  <w:style w:type="paragraph" w:customStyle="1" w:styleId="B4492C38BBC4402A89648B5D53FC8996">
    <w:name w:val="B4492C38BBC4402A89648B5D53FC8996"/>
    <w:rsid w:val="000F60E3"/>
  </w:style>
  <w:style w:type="paragraph" w:customStyle="1" w:styleId="CCF6115F815A4539B90F1C1ADD97E9AF">
    <w:name w:val="CCF6115F815A4539B90F1C1ADD97E9AF"/>
    <w:rsid w:val="000F60E3"/>
  </w:style>
  <w:style w:type="paragraph" w:customStyle="1" w:styleId="C927E5EEFC7E44078625EAB4D4DE83E3">
    <w:name w:val="C927E5EEFC7E44078625EAB4D4DE83E3"/>
    <w:rsid w:val="000F60E3"/>
  </w:style>
  <w:style w:type="paragraph" w:customStyle="1" w:styleId="8866C8BD6D704EBE8FEE233C3617F28E">
    <w:name w:val="8866C8BD6D704EBE8FEE233C3617F28E"/>
    <w:rsid w:val="000F60E3"/>
  </w:style>
  <w:style w:type="paragraph" w:customStyle="1" w:styleId="D08600A1A67042B0A6699BE6083D38B2">
    <w:name w:val="D08600A1A67042B0A6699BE6083D38B2"/>
    <w:rsid w:val="000F60E3"/>
  </w:style>
  <w:style w:type="paragraph" w:customStyle="1" w:styleId="BF4DD1A174F44A93A488028F30AED7F0">
    <w:name w:val="BF4DD1A174F44A93A488028F30AED7F0"/>
    <w:rsid w:val="000F60E3"/>
  </w:style>
  <w:style w:type="paragraph" w:customStyle="1" w:styleId="FF2733D9DF934AF2875C305AD63F2C10">
    <w:name w:val="FF2733D9DF934AF2875C305AD63F2C10"/>
    <w:rsid w:val="000F60E3"/>
  </w:style>
  <w:style w:type="paragraph" w:customStyle="1" w:styleId="6D47416A66A64EA296075CB0DCAA2EEA">
    <w:name w:val="6D47416A66A64EA296075CB0DCAA2EEA"/>
    <w:rsid w:val="000F60E3"/>
  </w:style>
  <w:style w:type="paragraph" w:customStyle="1" w:styleId="2B8F78E2EE6C4EAF839F2C8E6F3F4396">
    <w:name w:val="2B8F78E2EE6C4EAF839F2C8E6F3F4396"/>
    <w:rsid w:val="000F60E3"/>
  </w:style>
  <w:style w:type="paragraph" w:customStyle="1" w:styleId="1087FF85A2334F3795FFF7C6E603A9F6">
    <w:name w:val="1087FF85A2334F3795FFF7C6E603A9F6"/>
    <w:rsid w:val="000F60E3"/>
  </w:style>
  <w:style w:type="paragraph" w:customStyle="1" w:styleId="CBEF470D1F524415A5D41AC109807A0D">
    <w:name w:val="CBEF470D1F524415A5D41AC109807A0D"/>
    <w:rsid w:val="000F60E3"/>
  </w:style>
  <w:style w:type="paragraph" w:customStyle="1" w:styleId="B8996A640BD24EDD9B156FF67A3BDD2E">
    <w:name w:val="B8996A640BD24EDD9B156FF67A3BDD2E"/>
    <w:rsid w:val="000F60E3"/>
  </w:style>
  <w:style w:type="paragraph" w:customStyle="1" w:styleId="CDFBDE97627A4C798808B2E220579F50">
    <w:name w:val="CDFBDE97627A4C798808B2E220579F50"/>
    <w:rsid w:val="000F60E3"/>
  </w:style>
  <w:style w:type="paragraph" w:customStyle="1" w:styleId="E3DE6056DE1A45DA99E9EB937C33E0BB">
    <w:name w:val="E3DE6056DE1A45DA99E9EB937C33E0BB"/>
    <w:rsid w:val="000F60E3"/>
  </w:style>
  <w:style w:type="paragraph" w:customStyle="1" w:styleId="F9E1BD553C55466D92F757636AA16146">
    <w:name w:val="F9E1BD553C55466D92F757636AA16146"/>
    <w:rsid w:val="000F60E3"/>
  </w:style>
  <w:style w:type="paragraph" w:customStyle="1" w:styleId="4B7A124797664880BFB96E79F50E5AB4">
    <w:name w:val="4B7A124797664880BFB96E79F50E5AB4"/>
    <w:rsid w:val="000F60E3"/>
  </w:style>
  <w:style w:type="paragraph" w:customStyle="1" w:styleId="3F1AB2D3D7D94589AA5C9F0A1E2FBAC7">
    <w:name w:val="3F1AB2D3D7D94589AA5C9F0A1E2FBAC7"/>
    <w:rsid w:val="000F60E3"/>
  </w:style>
  <w:style w:type="paragraph" w:customStyle="1" w:styleId="57861CC0257143C6AF0C9DB6A94727BD">
    <w:name w:val="57861CC0257143C6AF0C9DB6A94727BD"/>
    <w:rsid w:val="000F60E3"/>
  </w:style>
  <w:style w:type="paragraph" w:customStyle="1" w:styleId="5B6FD04A46CE4EE6AF8018AEFE07CAF7">
    <w:name w:val="5B6FD04A46CE4EE6AF8018AEFE07CAF7"/>
    <w:rsid w:val="000F60E3"/>
  </w:style>
  <w:style w:type="paragraph" w:customStyle="1" w:styleId="6CA9B23A336141B4A85433D6DB30876C">
    <w:name w:val="6CA9B23A336141B4A85433D6DB30876C"/>
    <w:rsid w:val="000F60E3"/>
  </w:style>
  <w:style w:type="paragraph" w:customStyle="1" w:styleId="2106242B09444256938EF41B2AA04F3B">
    <w:name w:val="2106242B09444256938EF41B2AA04F3B"/>
    <w:rsid w:val="000F60E3"/>
  </w:style>
  <w:style w:type="paragraph" w:customStyle="1" w:styleId="A08F2430D0FA4B76A82325DD3C0D3974">
    <w:name w:val="A08F2430D0FA4B76A82325DD3C0D3974"/>
    <w:rsid w:val="000F60E3"/>
  </w:style>
  <w:style w:type="paragraph" w:customStyle="1" w:styleId="5AF537F676BD45E095A13EE4CCC803CF">
    <w:name w:val="5AF537F676BD45E095A13EE4CCC803CF"/>
    <w:rsid w:val="000F60E3"/>
  </w:style>
  <w:style w:type="paragraph" w:customStyle="1" w:styleId="F5AF842CCEF340A59C6A5AE461D02566">
    <w:name w:val="F5AF842CCEF340A59C6A5AE461D02566"/>
    <w:rsid w:val="000F60E3"/>
  </w:style>
  <w:style w:type="paragraph" w:customStyle="1" w:styleId="15E49AE5ABE54E2B870D1B75697A5E63">
    <w:name w:val="15E49AE5ABE54E2B870D1B75697A5E63"/>
    <w:rsid w:val="000F60E3"/>
  </w:style>
  <w:style w:type="paragraph" w:customStyle="1" w:styleId="C5DA63632BC8403BA1CF903AD40823BA">
    <w:name w:val="C5DA63632BC8403BA1CF903AD40823BA"/>
    <w:rsid w:val="000F60E3"/>
  </w:style>
  <w:style w:type="paragraph" w:customStyle="1" w:styleId="2BB91F93992E4AB5A3A680D46D65106D">
    <w:name w:val="2BB91F93992E4AB5A3A680D46D65106D"/>
    <w:rsid w:val="000F60E3"/>
  </w:style>
  <w:style w:type="paragraph" w:customStyle="1" w:styleId="7442559F289547C08906530C60413228">
    <w:name w:val="7442559F289547C08906530C60413228"/>
    <w:rsid w:val="000F60E3"/>
  </w:style>
  <w:style w:type="paragraph" w:customStyle="1" w:styleId="D3BF49934A394E11A6E69252095E579F">
    <w:name w:val="D3BF49934A394E11A6E69252095E579F"/>
    <w:rsid w:val="000F60E3"/>
  </w:style>
  <w:style w:type="paragraph" w:customStyle="1" w:styleId="46C7A24EFB8742F0A8CB70DA2E425C9B">
    <w:name w:val="46C7A24EFB8742F0A8CB70DA2E425C9B"/>
    <w:rsid w:val="000F60E3"/>
  </w:style>
  <w:style w:type="paragraph" w:customStyle="1" w:styleId="5C05680EDBC847E48E464A1A30CA4DBB">
    <w:name w:val="5C05680EDBC847E48E464A1A30CA4DBB"/>
    <w:rsid w:val="000F60E3"/>
  </w:style>
  <w:style w:type="paragraph" w:customStyle="1" w:styleId="801299EEBB0D44F28711E2F45E2CBED5">
    <w:name w:val="801299EEBB0D44F28711E2F45E2CBED5"/>
    <w:rsid w:val="000F60E3"/>
  </w:style>
  <w:style w:type="paragraph" w:customStyle="1" w:styleId="E358B824A1E140EA9B54007A67ED70A3">
    <w:name w:val="E358B824A1E140EA9B54007A67ED70A3"/>
    <w:rsid w:val="000F60E3"/>
  </w:style>
  <w:style w:type="paragraph" w:customStyle="1" w:styleId="03D07E2E076F4D5ABECAF02CBF24A0A9">
    <w:name w:val="03D07E2E076F4D5ABECAF02CBF24A0A9"/>
    <w:rsid w:val="000F60E3"/>
  </w:style>
  <w:style w:type="paragraph" w:customStyle="1" w:styleId="F2A4DC38CFAC4FFFB0B2BD8D5FB16BA6">
    <w:name w:val="F2A4DC38CFAC4FFFB0B2BD8D5FB16BA6"/>
    <w:rsid w:val="000F60E3"/>
  </w:style>
  <w:style w:type="paragraph" w:customStyle="1" w:styleId="863EC32207EB4979A23F2623F62008D3">
    <w:name w:val="863EC32207EB4979A23F2623F62008D3"/>
    <w:rsid w:val="000F60E3"/>
  </w:style>
  <w:style w:type="paragraph" w:customStyle="1" w:styleId="3838C876BD46481584A9B215A8A2DA4C">
    <w:name w:val="3838C876BD46481584A9B215A8A2DA4C"/>
    <w:rsid w:val="000F60E3"/>
  </w:style>
  <w:style w:type="paragraph" w:customStyle="1" w:styleId="51CEFD3673FB4AD79C088BCD6F029408">
    <w:name w:val="51CEFD3673FB4AD79C088BCD6F029408"/>
    <w:rsid w:val="000F60E3"/>
  </w:style>
  <w:style w:type="paragraph" w:customStyle="1" w:styleId="50AC4D649BE54F6796A92E89B67173AB">
    <w:name w:val="50AC4D649BE54F6796A92E89B67173AB"/>
    <w:rsid w:val="000F60E3"/>
  </w:style>
  <w:style w:type="paragraph" w:customStyle="1" w:styleId="DD4978B8877941C6B46A0F2C96635B40">
    <w:name w:val="DD4978B8877941C6B46A0F2C96635B40"/>
    <w:rsid w:val="000F60E3"/>
  </w:style>
  <w:style w:type="paragraph" w:customStyle="1" w:styleId="948752F710834C99B88FB4FF934CADE4">
    <w:name w:val="948752F710834C99B88FB4FF934CADE4"/>
    <w:rsid w:val="000F60E3"/>
  </w:style>
  <w:style w:type="paragraph" w:customStyle="1" w:styleId="ECB9F97196EF48C7B78FF85A94276AF8">
    <w:name w:val="ECB9F97196EF48C7B78FF85A94276AF8"/>
    <w:rsid w:val="000F60E3"/>
  </w:style>
  <w:style w:type="paragraph" w:customStyle="1" w:styleId="60E1968B2AF1464F8E96F8A996216622">
    <w:name w:val="60E1968B2AF1464F8E96F8A996216622"/>
    <w:rsid w:val="000F60E3"/>
  </w:style>
  <w:style w:type="paragraph" w:customStyle="1" w:styleId="3254183A6A8F4514B674ABF2C4BF3E38">
    <w:name w:val="3254183A6A8F4514B674ABF2C4BF3E38"/>
    <w:rsid w:val="000F60E3"/>
  </w:style>
  <w:style w:type="paragraph" w:customStyle="1" w:styleId="4B9F35863CC241F29109298EACE883DB">
    <w:name w:val="4B9F35863CC241F29109298EACE883DB"/>
    <w:rsid w:val="000F60E3"/>
  </w:style>
  <w:style w:type="paragraph" w:customStyle="1" w:styleId="670C07F7C87F4A158D714165E7CA99DD">
    <w:name w:val="670C07F7C87F4A158D714165E7CA99DD"/>
    <w:rsid w:val="000F60E3"/>
  </w:style>
  <w:style w:type="paragraph" w:customStyle="1" w:styleId="4387129EDFAA43689A225BEFF8C0F63C">
    <w:name w:val="4387129EDFAA43689A225BEFF8C0F63C"/>
    <w:rsid w:val="000F60E3"/>
  </w:style>
  <w:style w:type="paragraph" w:customStyle="1" w:styleId="B92223F787A74A28B0AA827D642A7757">
    <w:name w:val="B92223F787A74A28B0AA827D642A7757"/>
    <w:rsid w:val="000F60E3"/>
  </w:style>
  <w:style w:type="paragraph" w:customStyle="1" w:styleId="4D9D0482EEA1454FB912318D78C59E76">
    <w:name w:val="4D9D0482EEA1454FB912318D78C59E76"/>
    <w:rsid w:val="000F60E3"/>
  </w:style>
  <w:style w:type="paragraph" w:customStyle="1" w:styleId="1BEE1908793846208240201526E571BD">
    <w:name w:val="1BEE1908793846208240201526E571BD"/>
    <w:rsid w:val="000F60E3"/>
  </w:style>
  <w:style w:type="paragraph" w:customStyle="1" w:styleId="50204BE8602F4C80ADE9A9048A93EDF7">
    <w:name w:val="50204BE8602F4C80ADE9A9048A93EDF7"/>
    <w:rsid w:val="000F60E3"/>
  </w:style>
  <w:style w:type="paragraph" w:customStyle="1" w:styleId="D3333FD6CEDE47B5BF737857C3E1FA71">
    <w:name w:val="D3333FD6CEDE47B5BF737857C3E1FA71"/>
    <w:rsid w:val="000F60E3"/>
  </w:style>
  <w:style w:type="paragraph" w:customStyle="1" w:styleId="01225BF13954443393DFD204FF9D1106">
    <w:name w:val="01225BF13954443393DFD204FF9D1106"/>
    <w:rsid w:val="000F60E3"/>
  </w:style>
  <w:style w:type="paragraph" w:customStyle="1" w:styleId="5C703BE3D4E34EF6BF525011ECA12DE8">
    <w:name w:val="5C703BE3D4E34EF6BF525011ECA12DE8"/>
    <w:rsid w:val="000F60E3"/>
  </w:style>
  <w:style w:type="paragraph" w:customStyle="1" w:styleId="CFC745246ACB40289EE0DA9E2F6704F0">
    <w:name w:val="CFC745246ACB40289EE0DA9E2F6704F0"/>
    <w:rsid w:val="000F60E3"/>
  </w:style>
  <w:style w:type="paragraph" w:customStyle="1" w:styleId="0113F79A6E014EB6AFA012CE83417CAF">
    <w:name w:val="0113F79A6E014EB6AFA012CE83417CAF"/>
    <w:rsid w:val="000F60E3"/>
  </w:style>
  <w:style w:type="paragraph" w:customStyle="1" w:styleId="F3B5586F778B4C84B616E1DF77F1B718">
    <w:name w:val="F3B5586F778B4C84B616E1DF77F1B718"/>
    <w:rsid w:val="000F60E3"/>
  </w:style>
  <w:style w:type="paragraph" w:customStyle="1" w:styleId="EC605996D1524A848266A4E274541707">
    <w:name w:val="EC605996D1524A848266A4E274541707"/>
    <w:rsid w:val="000F60E3"/>
  </w:style>
  <w:style w:type="paragraph" w:customStyle="1" w:styleId="E961519D2EDF4DB69DAE8282C324A6E2">
    <w:name w:val="E961519D2EDF4DB69DAE8282C324A6E2"/>
    <w:rsid w:val="000F60E3"/>
  </w:style>
  <w:style w:type="paragraph" w:customStyle="1" w:styleId="8F4F264BDAB1455588438E238C981AC4">
    <w:name w:val="8F4F264BDAB1455588438E238C981AC4"/>
    <w:rsid w:val="000F60E3"/>
  </w:style>
  <w:style w:type="paragraph" w:customStyle="1" w:styleId="5F833B8845034A448E188B7AD3688DCA">
    <w:name w:val="5F833B8845034A448E188B7AD3688DCA"/>
    <w:rsid w:val="000F60E3"/>
  </w:style>
  <w:style w:type="paragraph" w:customStyle="1" w:styleId="9F8423F1812144A9A6DC229AF92CBE56">
    <w:name w:val="9F8423F1812144A9A6DC229AF92CBE56"/>
    <w:rsid w:val="000F60E3"/>
  </w:style>
  <w:style w:type="paragraph" w:customStyle="1" w:styleId="0FD5DED5A92646A9888E311F4FDDD044">
    <w:name w:val="0FD5DED5A92646A9888E311F4FDDD044"/>
    <w:rsid w:val="000F60E3"/>
  </w:style>
  <w:style w:type="paragraph" w:customStyle="1" w:styleId="686A0CBCFFC640CBB4875CC5BA38BD90">
    <w:name w:val="686A0CBCFFC640CBB4875CC5BA38BD90"/>
    <w:rsid w:val="000F60E3"/>
  </w:style>
  <w:style w:type="paragraph" w:customStyle="1" w:styleId="2E2EE7F8D9A94F3FB3A9869E4C7C3BEE">
    <w:name w:val="2E2EE7F8D9A94F3FB3A9869E4C7C3BEE"/>
    <w:rsid w:val="000F60E3"/>
  </w:style>
  <w:style w:type="paragraph" w:customStyle="1" w:styleId="65C66F4F69394B62B25CBD6059E06658">
    <w:name w:val="65C66F4F69394B62B25CBD6059E06658"/>
    <w:rsid w:val="000F60E3"/>
  </w:style>
  <w:style w:type="paragraph" w:customStyle="1" w:styleId="FF6640E5E8574EC584ECF5B690BAB373">
    <w:name w:val="FF6640E5E8574EC584ECF5B690BAB373"/>
    <w:rsid w:val="000F60E3"/>
  </w:style>
  <w:style w:type="paragraph" w:customStyle="1" w:styleId="858D9096573747D18B6A9A9327B34528">
    <w:name w:val="858D9096573747D18B6A9A9327B34528"/>
    <w:rsid w:val="000F60E3"/>
  </w:style>
  <w:style w:type="paragraph" w:customStyle="1" w:styleId="242C0555C6FC469CADF710D0CBE07A6F">
    <w:name w:val="242C0555C6FC469CADF710D0CBE07A6F"/>
    <w:rsid w:val="000F60E3"/>
  </w:style>
  <w:style w:type="paragraph" w:customStyle="1" w:styleId="CC35FC860B74476FA734C58B8E9AD889">
    <w:name w:val="CC35FC860B74476FA734C58B8E9AD889"/>
    <w:rsid w:val="000F60E3"/>
  </w:style>
  <w:style w:type="paragraph" w:customStyle="1" w:styleId="8504F51FBDCE4FB98CA0502C557278D9">
    <w:name w:val="8504F51FBDCE4FB98CA0502C557278D9"/>
    <w:rsid w:val="000F60E3"/>
  </w:style>
  <w:style w:type="paragraph" w:customStyle="1" w:styleId="2C53D574EDF34C588EC50C7BFF58ABE9">
    <w:name w:val="2C53D574EDF34C588EC50C7BFF58ABE9"/>
    <w:rsid w:val="000F60E3"/>
  </w:style>
  <w:style w:type="paragraph" w:customStyle="1" w:styleId="DD54C7E7492448729B5BA04DF6CD0522">
    <w:name w:val="DD54C7E7492448729B5BA04DF6CD0522"/>
    <w:rsid w:val="000F60E3"/>
  </w:style>
  <w:style w:type="paragraph" w:customStyle="1" w:styleId="F697F48A7E2B48E8A2B17A506516A96A">
    <w:name w:val="F697F48A7E2B48E8A2B17A506516A96A"/>
    <w:rsid w:val="000F60E3"/>
  </w:style>
  <w:style w:type="paragraph" w:customStyle="1" w:styleId="52E6D7ABA4ED4BA88F0D838B6EB18903">
    <w:name w:val="52E6D7ABA4ED4BA88F0D838B6EB18903"/>
    <w:rsid w:val="000F60E3"/>
  </w:style>
  <w:style w:type="paragraph" w:customStyle="1" w:styleId="BA3EB1DB45F44E3FB7CE9F728DB484D4">
    <w:name w:val="BA3EB1DB45F44E3FB7CE9F728DB484D4"/>
    <w:rsid w:val="000F60E3"/>
  </w:style>
  <w:style w:type="paragraph" w:customStyle="1" w:styleId="E7C20A4AEF8F4EA9A10603DB079BFD50">
    <w:name w:val="E7C20A4AEF8F4EA9A10603DB079BFD50"/>
    <w:rsid w:val="000F60E3"/>
  </w:style>
  <w:style w:type="paragraph" w:customStyle="1" w:styleId="BC4A224E5BF748FDA2B8B3FFA7B5DF31">
    <w:name w:val="BC4A224E5BF748FDA2B8B3FFA7B5DF31"/>
    <w:rsid w:val="000F60E3"/>
  </w:style>
  <w:style w:type="paragraph" w:customStyle="1" w:styleId="5A92B8BB9D7B4B64A3837EA9DCA02FA2">
    <w:name w:val="5A92B8BB9D7B4B64A3837EA9DCA02FA2"/>
    <w:rsid w:val="000F60E3"/>
  </w:style>
  <w:style w:type="paragraph" w:customStyle="1" w:styleId="60A537EA26164BD5A95274DB11CF91AA">
    <w:name w:val="60A537EA26164BD5A95274DB11CF91AA"/>
    <w:rsid w:val="000F60E3"/>
  </w:style>
  <w:style w:type="paragraph" w:customStyle="1" w:styleId="68CED559E98145B6A67B7194A84DDA71">
    <w:name w:val="68CED559E98145B6A67B7194A84DDA71"/>
    <w:rsid w:val="000F60E3"/>
  </w:style>
  <w:style w:type="paragraph" w:customStyle="1" w:styleId="645AE546C19A47E0BCB3A087608679A6">
    <w:name w:val="645AE546C19A47E0BCB3A087608679A6"/>
    <w:rsid w:val="000F60E3"/>
  </w:style>
  <w:style w:type="paragraph" w:customStyle="1" w:styleId="3A18B4C6875F481CA1308BE63F7AE86B">
    <w:name w:val="3A18B4C6875F481CA1308BE63F7AE86B"/>
    <w:rsid w:val="000F60E3"/>
  </w:style>
  <w:style w:type="paragraph" w:customStyle="1" w:styleId="DF8DC44A1F43422FA0125C6E154E9BE7">
    <w:name w:val="DF8DC44A1F43422FA0125C6E154E9BE7"/>
    <w:rsid w:val="000F60E3"/>
  </w:style>
  <w:style w:type="paragraph" w:customStyle="1" w:styleId="8A5D6C9D284145A1BC4FA09EC7A9DF34">
    <w:name w:val="8A5D6C9D284145A1BC4FA09EC7A9DF34"/>
    <w:rsid w:val="000F60E3"/>
  </w:style>
  <w:style w:type="paragraph" w:customStyle="1" w:styleId="5305F01683AF484187EFBA4904657183">
    <w:name w:val="5305F01683AF484187EFBA4904657183"/>
    <w:rsid w:val="000F60E3"/>
  </w:style>
  <w:style w:type="paragraph" w:customStyle="1" w:styleId="AA186A118FF94541BB42D3DD9180795D">
    <w:name w:val="AA186A118FF94541BB42D3DD9180795D"/>
    <w:rsid w:val="000F60E3"/>
  </w:style>
  <w:style w:type="paragraph" w:customStyle="1" w:styleId="3BEA6845B80E45D19F69DFD4F21E2251">
    <w:name w:val="3BEA6845B80E45D19F69DFD4F21E2251"/>
    <w:rsid w:val="000F60E3"/>
  </w:style>
  <w:style w:type="paragraph" w:customStyle="1" w:styleId="2A89F24DDB324DF484C859497493DBB4">
    <w:name w:val="2A89F24DDB324DF484C859497493DBB4"/>
    <w:rsid w:val="000F60E3"/>
  </w:style>
  <w:style w:type="paragraph" w:customStyle="1" w:styleId="82DB3E3A2E404467BAFE5FB30ADC4C8B">
    <w:name w:val="82DB3E3A2E404467BAFE5FB30ADC4C8B"/>
    <w:rsid w:val="000F60E3"/>
  </w:style>
  <w:style w:type="paragraph" w:customStyle="1" w:styleId="18367784022648CF803B2655887A85D1">
    <w:name w:val="18367784022648CF803B2655887A85D1"/>
    <w:rsid w:val="000F60E3"/>
  </w:style>
  <w:style w:type="paragraph" w:customStyle="1" w:styleId="570B8A64FD744B438BCA246BE538EB94">
    <w:name w:val="570B8A64FD744B438BCA246BE538EB94"/>
    <w:rsid w:val="000F60E3"/>
  </w:style>
  <w:style w:type="paragraph" w:customStyle="1" w:styleId="892440021A614E9DB0ABB6968505CEFB">
    <w:name w:val="892440021A614E9DB0ABB6968505CEFB"/>
    <w:rsid w:val="000F60E3"/>
  </w:style>
  <w:style w:type="paragraph" w:customStyle="1" w:styleId="EE421A18837245D097A98044A03B91B5">
    <w:name w:val="EE421A18837245D097A98044A03B91B5"/>
    <w:rsid w:val="000F60E3"/>
  </w:style>
  <w:style w:type="paragraph" w:customStyle="1" w:styleId="9274097DFA324F949ABF7F15A1176044">
    <w:name w:val="9274097DFA324F949ABF7F15A1176044"/>
    <w:rsid w:val="000F60E3"/>
  </w:style>
  <w:style w:type="paragraph" w:customStyle="1" w:styleId="C3F01C38A90F44F1880312731EA5FD09">
    <w:name w:val="C3F01C38A90F44F1880312731EA5FD09"/>
    <w:rsid w:val="000F60E3"/>
  </w:style>
  <w:style w:type="paragraph" w:customStyle="1" w:styleId="56C0AB5C53784C82BF6527D6AF707046">
    <w:name w:val="56C0AB5C53784C82BF6527D6AF707046"/>
    <w:rsid w:val="000F60E3"/>
  </w:style>
  <w:style w:type="paragraph" w:customStyle="1" w:styleId="3643A45A24B2464EA6FAAE8FBD1B9346">
    <w:name w:val="3643A45A24B2464EA6FAAE8FBD1B9346"/>
    <w:rsid w:val="000F60E3"/>
  </w:style>
  <w:style w:type="paragraph" w:customStyle="1" w:styleId="2B5A9AE274D149C7AB8E85203CA225FC">
    <w:name w:val="2B5A9AE274D149C7AB8E85203CA225FC"/>
    <w:rsid w:val="000F60E3"/>
  </w:style>
  <w:style w:type="paragraph" w:customStyle="1" w:styleId="06DB4D0526264AA4B469C95030DF2AA8">
    <w:name w:val="06DB4D0526264AA4B469C95030DF2AA8"/>
    <w:rsid w:val="000F60E3"/>
  </w:style>
  <w:style w:type="paragraph" w:customStyle="1" w:styleId="494007272EB1474195676C99064071EA">
    <w:name w:val="494007272EB1474195676C99064071EA"/>
    <w:rsid w:val="000F60E3"/>
  </w:style>
  <w:style w:type="paragraph" w:customStyle="1" w:styleId="AF5E49ED66DD493B9D3E0ABFB47FB457">
    <w:name w:val="AF5E49ED66DD493B9D3E0ABFB47FB457"/>
    <w:rsid w:val="000F60E3"/>
  </w:style>
  <w:style w:type="paragraph" w:customStyle="1" w:styleId="36351060059043D5B71CA025713D0CB7">
    <w:name w:val="36351060059043D5B71CA025713D0CB7"/>
    <w:rsid w:val="000F60E3"/>
  </w:style>
  <w:style w:type="paragraph" w:customStyle="1" w:styleId="94268FE9A07549E79A7D33D6D39675D1">
    <w:name w:val="94268FE9A07549E79A7D33D6D39675D1"/>
    <w:rsid w:val="000F60E3"/>
  </w:style>
  <w:style w:type="paragraph" w:customStyle="1" w:styleId="8DCA51600B2345938CC0E103A0BC5AFC">
    <w:name w:val="8DCA51600B2345938CC0E103A0BC5AFC"/>
    <w:rsid w:val="000F60E3"/>
  </w:style>
  <w:style w:type="paragraph" w:customStyle="1" w:styleId="74F35F1481BC43A08755E96C7ED999BF">
    <w:name w:val="74F35F1481BC43A08755E96C7ED999BF"/>
    <w:rsid w:val="000F60E3"/>
  </w:style>
  <w:style w:type="paragraph" w:customStyle="1" w:styleId="0C1A715F656D4D968B27711C6F918409">
    <w:name w:val="0C1A715F656D4D968B27711C6F918409"/>
    <w:rsid w:val="000F60E3"/>
  </w:style>
  <w:style w:type="paragraph" w:customStyle="1" w:styleId="F381CC28279641BF81966A731A949D27">
    <w:name w:val="F381CC28279641BF81966A731A949D27"/>
    <w:rsid w:val="000F60E3"/>
  </w:style>
  <w:style w:type="paragraph" w:customStyle="1" w:styleId="510A1378AFF64CF6974400DC49897DF6">
    <w:name w:val="510A1378AFF64CF6974400DC49897DF6"/>
    <w:rsid w:val="000F60E3"/>
  </w:style>
  <w:style w:type="paragraph" w:customStyle="1" w:styleId="9D8EB35BE37245C5B73ABC49D3A69667">
    <w:name w:val="9D8EB35BE37245C5B73ABC49D3A69667"/>
    <w:rsid w:val="000F60E3"/>
  </w:style>
  <w:style w:type="paragraph" w:customStyle="1" w:styleId="E5A8879CE8F0431FAEC12E121F90AEA9">
    <w:name w:val="E5A8879CE8F0431FAEC12E121F90AEA9"/>
    <w:rsid w:val="000F60E3"/>
  </w:style>
  <w:style w:type="paragraph" w:customStyle="1" w:styleId="689E339ACF04462AA961344628016747">
    <w:name w:val="689E339ACF04462AA961344628016747"/>
    <w:rsid w:val="000F60E3"/>
  </w:style>
  <w:style w:type="paragraph" w:customStyle="1" w:styleId="075FB18BBB2840438068E79137DA9661">
    <w:name w:val="075FB18BBB2840438068E79137DA9661"/>
    <w:rsid w:val="000F60E3"/>
  </w:style>
  <w:style w:type="paragraph" w:customStyle="1" w:styleId="4785B6E100224D43B985AC28F80D5E10">
    <w:name w:val="4785B6E100224D43B985AC28F80D5E10"/>
    <w:rsid w:val="000F60E3"/>
  </w:style>
  <w:style w:type="paragraph" w:customStyle="1" w:styleId="6B8A0C1AA129468EBAA92424F0E880F4">
    <w:name w:val="6B8A0C1AA129468EBAA92424F0E880F4"/>
    <w:rsid w:val="000F60E3"/>
  </w:style>
  <w:style w:type="paragraph" w:customStyle="1" w:styleId="917940CC81B24256A41A2B9A5F6AFAE9">
    <w:name w:val="917940CC81B24256A41A2B9A5F6AFAE9"/>
    <w:rsid w:val="000F60E3"/>
  </w:style>
  <w:style w:type="paragraph" w:customStyle="1" w:styleId="EC8CB9A9459542818B498BE04832A0C9">
    <w:name w:val="EC8CB9A9459542818B498BE04832A0C9"/>
    <w:rsid w:val="000F60E3"/>
  </w:style>
  <w:style w:type="paragraph" w:customStyle="1" w:styleId="2A68BA253F29463F8EEF23BAC9482DB2">
    <w:name w:val="2A68BA253F29463F8EEF23BAC9482DB2"/>
    <w:rsid w:val="000F60E3"/>
  </w:style>
  <w:style w:type="paragraph" w:customStyle="1" w:styleId="5CFA3AF98D524B9688BFDA5F0DE2527D">
    <w:name w:val="5CFA3AF98D524B9688BFDA5F0DE2527D"/>
    <w:rsid w:val="000F60E3"/>
  </w:style>
  <w:style w:type="paragraph" w:customStyle="1" w:styleId="8D30AF74358E40CDB926D58C1706C916">
    <w:name w:val="8D30AF74358E40CDB926D58C1706C916"/>
    <w:rsid w:val="000F60E3"/>
  </w:style>
  <w:style w:type="paragraph" w:customStyle="1" w:styleId="D1E29825755944C5A29F68C298D71BD1">
    <w:name w:val="D1E29825755944C5A29F68C298D71BD1"/>
    <w:rsid w:val="000F60E3"/>
  </w:style>
  <w:style w:type="paragraph" w:customStyle="1" w:styleId="976B70613781441CB448B19FA80A1804">
    <w:name w:val="976B70613781441CB448B19FA80A1804"/>
    <w:rsid w:val="000F60E3"/>
  </w:style>
  <w:style w:type="paragraph" w:customStyle="1" w:styleId="158244D644404E37B7606D7255DF5053">
    <w:name w:val="158244D644404E37B7606D7255DF5053"/>
    <w:rsid w:val="000F60E3"/>
  </w:style>
  <w:style w:type="paragraph" w:customStyle="1" w:styleId="A7A5A8009ED944BAACE00130C100882E">
    <w:name w:val="A7A5A8009ED944BAACE00130C100882E"/>
    <w:rsid w:val="000F60E3"/>
  </w:style>
  <w:style w:type="paragraph" w:customStyle="1" w:styleId="C93B3D38C4694D54838252D2F5CEE0F6">
    <w:name w:val="C93B3D38C4694D54838252D2F5CEE0F6"/>
    <w:rsid w:val="000F60E3"/>
  </w:style>
  <w:style w:type="paragraph" w:customStyle="1" w:styleId="5FADDA583A164DF69B457809BEB05443">
    <w:name w:val="5FADDA583A164DF69B457809BEB05443"/>
    <w:rsid w:val="000F60E3"/>
  </w:style>
  <w:style w:type="paragraph" w:customStyle="1" w:styleId="7CCEFB8773B34B29B5EFF216AD891689">
    <w:name w:val="7CCEFB8773B34B29B5EFF216AD891689"/>
    <w:rsid w:val="000F60E3"/>
  </w:style>
  <w:style w:type="paragraph" w:customStyle="1" w:styleId="B5F339BFBD984659917FD56F440A2E21">
    <w:name w:val="B5F339BFBD984659917FD56F440A2E21"/>
    <w:rsid w:val="000F60E3"/>
  </w:style>
  <w:style w:type="paragraph" w:customStyle="1" w:styleId="8D25C1E85FB947838729F721719BE0A5">
    <w:name w:val="8D25C1E85FB947838729F721719BE0A5"/>
    <w:rsid w:val="000F60E3"/>
  </w:style>
  <w:style w:type="paragraph" w:customStyle="1" w:styleId="86125DDE77DB4F5EB126918331B3117D">
    <w:name w:val="86125DDE77DB4F5EB126918331B3117D"/>
    <w:rsid w:val="000F60E3"/>
  </w:style>
  <w:style w:type="paragraph" w:customStyle="1" w:styleId="8CD51F3A30C84B3A89ED66C9D56E76F4">
    <w:name w:val="8CD51F3A30C84B3A89ED66C9D56E76F4"/>
    <w:rsid w:val="000F60E3"/>
  </w:style>
  <w:style w:type="paragraph" w:customStyle="1" w:styleId="1C4DD56918F34203B55B924C7021749B">
    <w:name w:val="1C4DD56918F34203B55B924C7021749B"/>
    <w:rsid w:val="000F60E3"/>
  </w:style>
  <w:style w:type="paragraph" w:customStyle="1" w:styleId="DF6A9140EB8C43BB9DA502A365AEFDCC">
    <w:name w:val="DF6A9140EB8C43BB9DA502A365AEFDCC"/>
    <w:rsid w:val="000F60E3"/>
  </w:style>
  <w:style w:type="paragraph" w:customStyle="1" w:styleId="B5F5B45E51B04E509B38BC2F1F1B52F8">
    <w:name w:val="B5F5B45E51B04E509B38BC2F1F1B52F8"/>
    <w:rsid w:val="000F60E3"/>
  </w:style>
  <w:style w:type="paragraph" w:customStyle="1" w:styleId="96F972FEB50A467B93F5A3006F44F68B">
    <w:name w:val="96F972FEB50A467B93F5A3006F44F68B"/>
    <w:rsid w:val="000F60E3"/>
  </w:style>
  <w:style w:type="paragraph" w:customStyle="1" w:styleId="4E96C9E6D3D642FC8654237244CE6D76">
    <w:name w:val="4E96C9E6D3D642FC8654237244CE6D76"/>
    <w:rsid w:val="000F60E3"/>
  </w:style>
  <w:style w:type="paragraph" w:customStyle="1" w:styleId="A0FEEDA0B3BB4628ABEDB70C458BF84A">
    <w:name w:val="A0FEEDA0B3BB4628ABEDB70C458BF84A"/>
    <w:rsid w:val="000F60E3"/>
  </w:style>
  <w:style w:type="paragraph" w:customStyle="1" w:styleId="40E4461DEA0B41BEAE9F5D15AAAB7215">
    <w:name w:val="40E4461DEA0B41BEAE9F5D15AAAB7215"/>
    <w:rsid w:val="000F60E3"/>
  </w:style>
  <w:style w:type="paragraph" w:customStyle="1" w:styleId="C099242337914805AD0377C8F2DB517D">
    <w:name w:val="C099242337914805AD0377C8F2DB517D"/>
    <w:rsid w:val="000F60E3"/>
  </w:style>
  <w:style w:type="paragraph" w:customStyle="1" w:styleId="A9361BCE042A4AD5A889C366482CA98B">
    <w:name w:val="A9361BCE042A4AD5A889C366482CA98B"/>
    <w:rsid w:val="000F60E3"/>
  </w:style>
  <w:style w:type="paragraph" w:customStyle="1" w:styleId="231D73AF64A74FE9A883DBCE39E31398">
    <w:name w:val="231D73AF64A74FE9A883DBCE39E31398"/>
    <w:rsid w:val="000F60E3"/>
  </w:style>
  <w:style w:type="paragraph" w:customStyle="1" w:styleId="FEB29C647C34483F84580212683C8226">
    <w:name w:val="FEB29C647C34483F84580212683C8226"/>
    <w:rsid w:val="000F60E3"/>
  </w:style>
  <w:style w:type="paragraph" w:customStyle="1" w:styleId="E6C33BB272E340B182834237A21D458B">
    <w:name w:val="E6C33BB272E340B182834237A21D458B"/>
    <w:rsid w:val="000F60E3"/>
  </w:style>
  <w:style w:type="paragraph" w:customStyle="1" w:styleId="9C8B9E3ED1F843428AA799366533D72C">
    <w:name w:val="9C8B9E3ED1F843428AA799366533D72C"/>
    <w:rsid w:val="000F60E3"/>
  </w:style>
  <w:style w:type="paragraph" w:customStyle="1" w:styleId="5FBDABA65866449DADCD06A9AEE3E88F">
    <w:name w:val="5FBDABA65866449DADCD06A9AEE3E88F"/>
    <w:rsid w:val="000F60E3"/>
  </w:style>
  <w:style w:type="paragraph" w:customStyle="1" w:styleId="B44D0EE82FAD45D097712D9FDA676DD4">
    <w:name w:val="B44D0EE82FAD45D097712D9FDA676DD4"/>
    <w:rsid w:val="000F60E3"/>
  </w:style>
  <w:style w:type="paragraph" w:customStyle="1" w:styleId="4D9B04F6CC154BFAAB831B003C791957">
    <w:name w:val="4D9B04F6CC154BFAAB831B003C791957"/>
    <w:rsid w:val="000F60E3"/>
  </w:style>
  <w:style w:type="paragraph" w:customStyle="1" w:styleId="10EF5666361445CCA2ADD60C847FF3B8">
    <w:name w:val="10EF5666361445CCA2ADD60C847FF3B8"/>
    <w:rsid w:val="000F60E3"/>
  </w:style>
  <w:style w:type="paragraph" w:customStyle="1" w:styleId="1A9DEF829ED447E19E74E410C63813F3">
    <w:name w:val="1A9DEF829ED447E19E74E410C63813F3"/>
    <w:rsid w:val="000F60E3"/>
  </w:style>
  <w:style w:type="paragraph" w:customStyle="1" w:styleId="3E485D23DB1E49C5B0BE92BB228B603A">
    <w:name w:val="3E485D23DB1E49C5B0BE92BB228B603A"/>
    <w:rsid w:val="000F60E3"/>
  </w:style>
  <w:style w:type="paragraph" w:customStyle="1" w:styleId="03841C86C9DC480298F1785A01EC00F6">
    <w:name w:val="03841C86C9DC480298F1785A01EC00F6"/>
    <w:rsid w:val="000F60E3"/>
  </w:style>
  <w:style w:type="paragraph" w:customStyle="1" w:styleId="E6C495E1F71B447D9B9FFA46CF1DB519">
    <w:name w:val="E6C495E1F71B447D9B9FFA46CF1DB519"/>
    <w:rsid w:val="000F60E3"/>
  </w:style>
  <w:style w:type="paragraph" w:customStyle="1" w:styleId="B3EA79515FB64A34B7584CDDCDD35BEE">
    <w:name w:val="B3EA79515FB64A34B7584CDDCDD35BEE"/>
    <w:rsid w:val="000F60E3"/>
  </w:style>
  <w:style w:type="paragraph" w:customStyle="1" w:styleId="6EF020412A2F47B3871B66F08FB7FD29">
    <w:name w:val="6EF020412A2F47B3871B66F08FB7FD29"/>
    <w:rsid w:val="000F60E3"/>
  </w:style>
  <w:style w:type="paragraph" w:customStyle="1" w:styleId="D012A3463C9A488FB010DA634AF025E3">
    <w:name w:val="D012A3463C9A488FB010DA634AF025E3"/>
    <w:rsid w:val="000F60E3"/>
  </w:style>
  <w:style w:type="paragraph" w:customStyle="1" w:styleId="23079FF98E9646709F3F1C96AED89B32">
    <w:name w:val="23079FF98E9646709F3F1C96AED89B32"/>
    <w:rsid w:val="000F60E3"/>
  </w:style>
  <w:style w:type="paragraph" w:customStyle="1" w:styleId="41FA7174FA974FB3BBB320191D9772E1">
    <w:name w:val="41FA7174FA974FB3BBB320191D9772E1"/>
    <w:rsid w:val="000F60E3"/>
  </w:style>
  <w:style w:type="paragraph" w:customStyle="1" w:styleId="703FB8974AA441278D6781BA7E06967F">
    <w:name w:val="703FB8974AA441278D6781BA7E06967F"/>
    <w:rsid w:val="000F60E3"/>
  </w:style>
  <w:style w:type="paragraph" w:customStyle="1" w:styleId="EBA94A72A4DE4938B0D517FD0074BEB4">
    <w:name w:val="EBA94A72A4DE4938B0D517FD0074BEB4"/>
    <w:rsid w:val="000F60E3"/>
  </w:style>
  <w:style w:type="paragraph" w:customStyle="1" w:styleId="5BCF9DB31ACF4286A7BDD4FA4372D127">
    <w:name w:val="5BCF9DB31ACF4286A7BDD4FA4372D127"/>
    <w:rsid w:val="000F60E3"/>
  </w:style>
  <w:style w:type="paragraph" w:customStyle="1" w:styleId="18B8E326334B4A34B952EF0D09A8870A">
    <w:name w:val="18B8E326334B4A34B952EF0D09A8870A"/>
    <w:rsid w:val="000F60E3"/>
  </w:style>
  <w:style w:type="paragraph" w:customStyle="1" w:styleId="C1C650C6B47745AC8F716ABC26A6D277">
    <w:name w:val="C1C650C6B47745AC8F716ABC26A6D277"/>
    <w:rsid w:val="000F60E3"/>
  </w:style>
  <w:style w:type="paragraph" w:customStyle="1" w:styleId="D957AC97BAE24F598256BD1E05D5A909">
    <w:name w:val="D957AC97BAE24F598256BD1E05D5A909"/>
    <w:rsid w:val="000F60E3"/>
  </w:style>
  <w:style w:type="paragraph" w:customStyle="1" w:styleId="8AC51DE965A242978BB3E2795727FFBF">
    <w:name w:val="8AC51DE965A242978BB3E2795727FFBF"/>
    <w:rsid w:val="000F60E3"/>
  </w:style>
  <w:style w:type="paragraph" w:customStyle="1" w:styleId="07FA2212492B4D43BA3E17AB01027630">
    <w:name w:val="07FA2212492B4D43BA3E17AB01027630"/>
    <w:rsid w:val="000F60E3"/>
  </w:style>
  <w:style w:type="paragraph" w:customStyle="1" w:styleId="19AEAE2187F44C7C906C932FC468EEFB">
    <w:name w:val="19AEAE2187F44C7C906C932FC468EEFB"/>
    <w:rsid w:val="000F60E3"/>
  </w:style>
  <w:style w:type="paragraph" w:customStyle="1" w:styleId="40CF4EA38A93444D984D0F6D06407799">
    <w:name w:val="40CF4EA38A93444D984D0F6D06407799"/>
    <w:rsid w:val="000F60E3"/>
  </w:style>
  <w:style w:type="paragraph" w:customStyle="1" w:styleId="5677A2653AAE4CEDAD4502B1621C560A">
    <w:name w:val="5677A2653AAE4CEDAD4502B1621C560A"/>
    <w:rsid w:val="000F60E3"/>
  </w:style>
  <w:style w:type="paragraph" w:customStyle="1" w:styleId="2B0C8FC987694F34B28540DEB5729105">
    <w:name w:val="2B0C8FC987694F34B28540DEB5729105"/>
    <w:rsid w:val="000F60E3"/>
  </w:style>
  <w:style w:type="paragraph" w:customStyle="1" w:styleId="E148D04581644BFFAC1E7AB363DF3696">
    <w:name w:val="E148D04581644BFFAC1E7AB363DF3696"/>
    <w:rsid w:val="000F60E3"/>
  </w:style>
  <w:style w:type="paragraph" w:customStyle="1" w:styleId="6FB080D6832C42D68F6951D99F30B47A">
    <w:name w:val="6FB080D6832C42D68F6951D99F30B47A"/>
    <w:rsid w:val="000F60E3"/>
  </w:style>
  <w:style w:type="paragraph" w:customStyle="1" w:styleId="7938E4324BB242CDBBB41960AF3A7F9C">
    <w:name w:val="7938E4324BB242CDBBB41960AF3A7F9C"/>
    <w:rsid w:val="000F60E3"/>
  </w:style>
  <w:style w:type="paragraph" w:customStyle="1" w:styleId="7F6018D2B8CE44F58DAEF5805607C54D">
    <w:name w:val="7F6018D2B8CE44F58DAEF5805607C54D"/>
    <w:rsid w:val="000F60E3"/>
  </w:style>
  <w:style w:type="paragraph" w:customStyle="1" w:styleId="E3F75E685C824146BBE6664C9844BAC8">
    <w:name w:val="E3F75E685C824146BBE6664C9844BAC8"/>
    <w:rsid w:val="000F60E3"/>
  </w:style>
  <w:style w:type="paragraph" w:customStyle="1" w:styleId="4E315F5EB2F842AAAE32DA3CEF461B9D">
    <w:name w:val="4E315F5EB2F842AAAE32DA3CEF461B9D"/>
    <w:rsid w:val="000F60E3"/>
  </w:style>
  <w:style w:type="paragraph" w:customStyle="1" w:styleId="639B6A1B76CA4E3999A18569C1A45B6C">
    <w:name w:val="639B6A1B76CA4E3999A18569C1A45B6C"/>
    <w:rsid w:val="000F60E3"/>
  </w:style>
  <w:style w:type="paragraph" w:customStyle="1" w:styleId="4509FEC457954488A557B150E706EE54">
    <w:name w:val="4509FEC457954488A557B150E706EE54"/>
    <w:rsid w:val="000F60E3"/>
  </w:style>
  <w:style w:type="paragraph" w:customStyle="1" w:styleId="72DB1D21229C4C7C8D570843360AD51E">
    <w:name w:val="72DB1D21229C4C7C8D570843360AD51E"/>
    <w:rsid w:val="000F60E3"/>
  </w:style>
  <w:style w:type="paragraph" w:customStyle="1" w:styleId="26DD5E64E0EC4F36A41016267EBCAC3C">
    <w:name w:val="26DD5E64E0EC4F36A41016267EBCAC3C"/>
    <w:rsid w:val="000F60E3"/>
  </w:style>
  <w:style w:type="paragraph" w:customStyle="1" w:styleId="91BBA4C2F1024EE1A8B0CCFFF3CC3A5E">
    <w:name w:val="91BBA4C2F1024EE1A8B0CCFFF3CC3A5E"/>
    <w:rsid w:val="000F60E3"/>
  </w:style>
  <w:style w:type="paragraph" w:customStyle="1" w:styleId="ACCA2F62745F4DA483F112FDAC5C1E2D">
    <w:name w:val="ACCA2F62745F4DA483F112FDAC5C1E2D"/>
    <w:rsid w:val="000F60E3"/>
  </w:style>
  <w:style w:type="paragraph" w:customStyle="1" w:styleId="99D13BDCEB914518B1BC075B6ADAEDFF">
    <w:name w:val="99D13BDCEB914518B1BC075B6ADAEDFF"/>
    <w:rsid w:val="000F60E3"/>
  </w:style>
  <w:style w:type="paragraph" w:customStyle="1" w:styleId="F15C85D68FC04B00A507417EF2DC9C2F">
    <w:name w:val="F15C85D68FC04B00A507417EF2DC9C2F"/>
    <w:rsid w:val="005E243D"/>
  </w:style>
  <w:style w:type="paragraph" w:customStyle="1" w:styleId="D17CFC1CAF33479FAF034A1B2BE859FD1">
    <w:name w:val="D17CFC1CAF33479FAF034A1B2BE859F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1">
    <w:name w:val="E2B8F8DB26364708BB7B98D45040EEB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1">
    <w:name w:val="68D1EDA0DAA64933AB4A933998B23C3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1">
    <w:name w:val="2B0C8FC987694F34B28540DEB572910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1">
    <w:name w:val="4509FEC457954488A557B150E706EE54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1">
    <w:name w:val="6FB080D6832C42D68F6951D99F30B47A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1">
    <w:name w:val="91BBA4C2F1024EE1A8B0CCFFF3CC3A5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1">
    <w:name w:val="7F6018D2B8CE44F58DAEF5805607C54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1">
    <w:name w:val="ACCA2F62745F4DA483F112FDAC5C1E2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2DB1D21229C4C7C8D570843360AD51E1">
    <w:name w:val="72DB1D21229C4C7C8D570843360AD51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6DD5E64E0EC4F36A41016267EBCAC3C1">
    <w:name w:val="26DD5E64E0EC4F36A41016267EBCAC3C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5AC84B566B242EF8337D24DE922ECD21">
    <w:name w:val="A5AC84B566B242EF8337D24DE922ECD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5C85D68FC04B00A507417EF2DC9C2F1">
    <w:name w:val="F15C85D68FC04B00A507417EF2DC9C2F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B00E7D3C29B4268A3CF08DA333B99B31">
    <w:name w:val="7B00E7D3C29B4268A3CF08DA333B99B3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6440CC3A2C94367BC64EE44322CF63A1">
    <w:name w:val="86440CC3A2C94367BC64EE44322CF63A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DD0FB036552444EB172799F27B83DE41">
    <w:name w:val="CDD0FB036552444EB172799F27B83DE4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3C73B5A7BD04E0DA8E785C29D53A07D1">
    <w:name w:val="83C73B5A7BD04E0DA8E785C29D53A07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5EA77918A714D44875C07232B9625D51">
    <w:name w:val="B5EA77918A714D44875C07232B9625D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06461398B4E54308A3926E3C614CDD7B">
    <w:name w:val="06461398B4E54308A3926E3C614CDD7B"/>
    <w:rsid w:val="00317F0F"/>
  </w:style>
  <w:style w:type="paragraph" w:customStyle="1" w:styleId="E225101E835849ADA5AED0B060669C62">
    <w:name w:val="E225101E835849ADA5AED0B060669C62"/>
    <w:rsid w:val="00317F0F"/>
  </w:style>
  <w:style w:type="paragraph" w:customStyle="1" w:styleId="C63287275E41406FBBB01EF7A7529718">
    <w:name w:val="C63287275E41406FBBB01EF7A7529718"/>
    <w:rsid w:val="00317F0F"/>
  </w:style>
  <w:style w:type="paragraph" w:customStyle="1" w:styleId="77E9128717CA4BB5A5E9C056EEB838B7">
    <w:name w:val="77E9128717CA4BB5A5E9C056EEB838B7"/>
    <w:rsid w:val="00317F0F"/>
  </w:style>
  <w:style w:type="paragraph" w:customStyle="1" w:styleId="E2546D22C10648B698772B3DEC1994D0">
    <w:name w:val="E2546D22C10648B698772B3DEC1994D0"/>
    <w:rsid w:val="00317F0F"/>
  </w:style>
  <w:style w:type="paragraph" w:customStyle="1" w:styleId="9DD0B7A9C6394AE3B8EEA5809084FB1D">
    <w:name w:val="9DD0B7A9C6394AE3B8EEA5809084FB1D"/>
    <w:rsid w:val="00317F0F"/>
  </w:style>
  <w:style w:type="paragraph" w:customStyle="1" w:styleId="8C0AC015052C4A5BA3633E8B4A405EB9">
    <w:name w:val="8C0AC015052C4A5BA3633E8B4A405EB9"/>
    <w:rsid w:val="00317F0F"/>
  </w:style>
  <w:style w:type="paragraph" w:customStyle="1" w:styleId="C25D280C4DB74E4080D2F8B1D3BB7933">
    <w:name w:val="C25D280C4DB74E4080D2F8B1D3BB7933"/>
    <w:rsid w:val="00317F0F"/>
  </w:style>
  <w:style w:type="paragraph" w:customStyle="1" w:styleId="A0F02956F9B14A5280F57F767C48873A">
    <w:name w:val="A0F02956F9B14A5280F57F767C48873A"/>
    <w:rsid w:val="00317F0F"/>
  </w:style>
  <w:style w:type="paragraph" w:customStyle="1" w:styleId="954C91ADB7D240C88C2D5FCAA2DF2B06">
    <w:name w:val="954C91ADB7D240C88C2D5FCAA2DF2B06"/>
    <w:rsid w:val="00317F0F"/>
  </w:style>
  <w:style w:type="paragraph" w:customStyle="1" w:styleId="914597BA53054C2C9BDB46CE7052F965">
    <w:name w:val="914597BA53054C2C9BDB46CE7052F965"/>
    <w:rsid w:val="00317F0F"/>
  </w:style>
  <w:style w:type="paragraph" w:customStyle="1" w:styleId="53D42B0768C747258C7FE3614007BA85">
    <w:name w:val="53D42B0768C747258C7FE3614007BA85"/>
    <w:rsid w:val="00317F0F"/>
  </w:style>
  <w:style w:type="paragraph" w:customStyle="1" w:styleId="47F866AAA9FE4C2F9E0F54EF57753A7A">
    <w:name w:val="47F866AAA9FE4C2F9E0F54EF57753A7A"/>
    <w:rsid w:val="00317F0F"/>
  </w:style>
  <w:style w:type="paragraph" w:customStyle="1" w:styleId="167DF771B216480C9F7B9B536C8A8BE8">
    <w:name w:val="167DF771B216480C9F7B9B536C8A8BE8"/>
    <w:rsid w:val="00317F0F"/>
  </w:style>
  <w:style w:type="paragraph" w:customStyle="1" w:styleId="D64358CE80014B7BBAE71FE3FABB24AD">
    <w:name w:val="D64358CE80014B7BBAE71FE3FABB24AD"/>
    <w:rsid w:val="00317F0F"/>
  </w:style>
  <w:style w:type="paragraph" w:customStyle="1" w:styleId="A0CB59E0004543C7B51C2EE025698A67">
    <w:name w:val="A0CB59E0004543C7B51C2EE025698A67"/>
    <w:rsid w:val="00317F0F"/>
  </w:style>
  <w:style w:type="paragraph" w:customStyle="1" w:styleId="7544A4E692794D3AB6236A25682E7BEA">
    <w:name w:val="7544A4E692794D3AB6236A25682E7BEA"/>
    <w:rsid w:val="00317F0F"/>
  </w:style>
  <w:style w:type="paragraph" w:customStyle="1" w:styleId="3A9AED99C1264F1C94B7B10155594383">
    <w:name w:val="3A9AED99C1264F1C94B7B10155594383"/>
    <w:rsid w:val="00317F0F"/>
  </w:style>
  <w:style w:type="paragraph" w:customStyle="1" w:styleId="93936A9086354110B2494A2717205FF7">
    <w:name w:val="93936A9086354110B2494A2717205FF7"/>
    <w:rsid w:val="00317F0F"/>
  </w:style>
  <w:style w:type="paragraph" w:customStyle="1" w:styleId="F9CB652E54C148BF970D4FA23C757ED8">
    <w:name w:val="F9CB652E54C148BF970D4FA23C757ED8"/>
    <w:rsid w:val="00317F0F"/>
  </w:style>
  <w:style w:type="paragraph" w:customStyle="1" w:styleId="30D70F2AB9894B31AEF8D2F17B4BD1D4">
    <w:name w:val="30D70F2AB9894B31AEF8D2F17B4BD1D4"/>
    <w:rsid w:val="00317F0F"/>
  </w:style>
  <w:style w:type="paragraph" w:customStyle="1" w:styleId="3C958C8C60E34F1AA7D9BB289377676D">
    <w:name w:val="3C958C8C60E34F1AA7D9BB289377676D"/>
    <w:rsid w:val="00317F0F"/>
  </w:style>
  <w:style w:type="paragraph" w:customStyle="1" w:styleId="FA7A3F1E9A634728B6BF1BF20B4AC8C1">
    <w:name w:val="FA7A3F1E9A634728B6BF1BF20B4AC8C1"/>
    <w:rsid w:val="00317F0F"/>
  </w:style>
  <w:style w:type="paragraph" w:customStyle="1" w:styleId="8A6514384F164C2AB28A8DC561FA5758">
    <w:name w:val="8A6514384F164C2AB28A8DC561FA5758"/>
    <w:rsid w:val="00317F0F"/>
  </w:style>
  <w:style w:type="paragraph" w:customStyle="1" w:styleId="0CABF020B8CB4CB9B1B0AC15F793545B">
    <w:name w:val="0CABF020B8CB4CB9B1B0AC15F793545B"/>
    <w:rsid w:val="00317F0F"/>
  </w:style>
  <w:style w:type="paragraph" w:customStyle="1" w:styleId="1D9A5E55A92D469A9C7C30A810F8502B">
    <w:name w:val="1D9A5E55A92D469A9C7C30A810F8502B"/>
    <w:rsid w:val="00317F0F"/>
  </w:style>
  <w:style w:type="paragraph" w:customStyle="1" w:styleId="03A807817D5E40E0AC64B269088FAFF6">
    <w:name w:val="03A807817D5E40E0AC64B269088FAFF6"/>
    <w:rsid w:val="00317F0F"/>
  </w:style>
  <w:style w:type="paragraph" w:customStyle="1" w:styleId="807EC4EBEB814E4CB1868FF6DEAB7739">
    <w:name w:val="807EC4EBEB814E4CB1868FF6DEAB7739"/>
    <w:rsid w:val="00317F0F"/>
  </w:style>
  <w:style w:type="paragraph" w:customStyle="1" w:styleId="98BD1E71E0B9420A85971DFF6EE32717">
    <w:name w:val="98BD1E71E0B9420A85971DFF6EE32717"/>
    <w:rsid w:val="00317F0F"/>
  </w:style>
  <w:style w:type="paragraph" w:customStyle="1" w:styleId="B927F2AA07F2458997E5F8A8F6A70876">
    <w:name w:val="B927F2AA07F2458997E5F8A8F6A70876"/>
    <w:rsid w:val="00317F0F"/>
  </w:style>
  <w:style w:type="paragraph" w:customStyle="1" w:styleId="9DFD4070992C4270923D6AD38042EACF">
    <w:name w:val="9DFD4070992C4270923D6AD38042EACF"/>
    <w:rsid w:val="00317F0F"/>
  </w:style>
  <w:style w:type="paragraph" w:customStyle="1" w:styleId="FF33F894AFC6414B8721061523411771">
    <w:name w:val="FF33F894AFC6414B8721061523411771"/>
    <w:rsid w:val="00317F0F"/>
  </w:style>
  <w:style w:type="paragraph" w:customStyle="1" w:styleId="E08FD2FAE36D4DA69DDB6B4CBF730A77">
    <w:name w:val="E08FD2FAE36D4DA69DDB6B4CBF730A77"/>
    <w:rsid w:val="00317F0F"/>
  </w:style>
  <w:style w:type="paragraph" w:customStyle="1" w:styleId="70713C2A621445D2BCCA03AA0AD128AA">
    <w:name w:val="70713C2A621445D2BCCA03AA0AD128AA"/>
    <w:rsid w:val="00317F0F"/>
  </w:style>
  <w:style w:type="paragraph" w:customStyle="1" w:styleId="3CCD2F8244B84386B779DE2FD6C063BD">
    <w:name w:val="3CCD2F8244B84386B779DE2FD6C063BD"/>
    <w:rsid w:val="00317F0F"/>
  </w:style>
  <w:style w:type="paragraph" w:customStyle="1" w:styleId="E68E4FB36A024770B395F6B67902D04B">
    <w:name w:val="E68E4FB36A024770B395F6B67902D04B"/>
    <w:rsid w:val="00317F0F"/>
  </w:style>
  <w:style w:type="paragraph" w:customStyle="1" w:styleId="57B14B4B098C4854B1180870C2EF9762">
    <w:name w:val="57B14B4B098C4854B1180870C2EF9762"/>
    <w:rsid w:val="00317F0F"/>
  </w:style>
  <w:style w:type="paragraph" w:customStyle="1" w:styleId="BC9A980DF4104F7984A940C6FB7FEDB5">
    <w:name w:val="BC9A980DF4104F7984A940C6FB7FEDB5"/>
    <w:rsid w:val="00317F0F"/>
  </w:style>
  <w:style w:type="paragraph" w:customStyle="1" w:styleId="72B6B6046D064B6AA94CAA224B272E48">
    <w:name w:val="72B6B6046D064B6AA94CAA224B272E48"/>
    <w:rsid w:val="00317F0F"/>
  </w:style>
  <w:style w:type="paragraph" w:customStyle="1" w:styleId="6CAF681199984373BCE8C74B580D1869">
    <w:name w:val="6CAF681199984373BCE8C74B580D1869"/>
    <w:rsid w:val="00317F0F"/>
  </w:style>
  <w:style w:type="paragraph" w:customStyle="1" w:styleId="EFE03F98EED9412EAF149B83524CFFA8">
    <w:name w:val="EFE03F98EED9412EAF149B83524CFFA8"/>
    <w:rsid w:val="00317F0F"/>
  </w:style>
  <w:style w:type="paragraph" w:customStyle="1" w:styleId="F1831A694429459EBFB36307CD806EFF">
    <w:name w:val="F1831A694429459EBFB36307CD806EFF"/>
    <w:rsid w:val="00317F0F"/>
  </w:style>
  <w:style w:type="paragraph" w:customStyle="1" w:styleId="68177830029F46A18F8B801383FC4264">
    <w:name w:val="68177830029F46A18F8B801383FC4264"/>
    <w:rsid w:val="00317F0F"/>
  </w:style>
  <w:style w:type="paragraph" w:customStyle="1" w:styleId="18899C03F34F44C4BA63C264B50D30AA">
    <w:name w:val="18899C03F34F44C4BA63C264B50D30AA"/>
    <w:rsid w:val="00317F0F"/>
  </w:style>
  <w:style w:type="paragraph" w:customStyle="1" w:styleId="66FB8EB5C7744ECC9B651B08C17D5B98">
    <w:name w:val="66FB8EB5C7744ECC9B651B08C17D5B98"/>
    <w:rsid w:val="00317F0F"/>
  </w:style>
  <w:style w:type="paragraph" w:customStyle="1" w:styleId="2AD4907B3A3F4D3B9DBCDBC6021D552F">
    <w:name w:val="2AD4907B3A3F4D3B9DBCDBC6021D552F"/>
    <w:rsid w:val="00317F0F"/>
  </w:style>
  <w:style w:type="paragraph" w:customStyle="1" w:styleId="FEDECE2ED83B45FF9FD2BA8B47BD7FE7">
    <w:name w:val="FEDECE2ED83B45FF9FD2BA8B47BD7FE7"/>
    <w:rsid w:val="00317F0F"/>
  </w:style>
  <w:style w:type="paragraph" w:customStyle="1" w:styleId="44F187718FED4485B47CB7ACC0A3D88F">
    <w:name w:val="44F187718FED4485B47CB7ACC0A3D88F"/>
    <w:rsid w:val="00317F0F"/>
  </w:style>
  <w:style w:type="paragraph" w:customStyle="1" w:styleId="6C9830442D1E41EE8945D3B7CDE6DAC0">
    <w:name w:val="6C9830442D1E41EE8945D3B7CDE6DAC0"/>
    <w:rsid w:val="00317F0F"/>
  </w:style>
  <w:style w:type="paragraph" w:customStyle="1" w:styleId="B36EA73F678540A28B27F549B9103C11">
    <w:name w:val="B36EA73F678540A28B27F549B9103C11"/>
    <w:rsid w:val="00317F0F"/>
  </w:style>
  <w:style w:type="paragraph" w:customStyle="1" w:styleId="DD73111D340341D0925AB13C15F96D17">
    <w:name w:val="DD73111D340341D0925AB13C15F96D17"/>
    <w:rsid w:val="00317F0F"/>
  </w:style>
  <w:style w:type="paragraph" w:customStyle="1" w:styleId="E02A6D894EC1476984FF957328322DF4">
    <w:name w:val="E02A6D894EC1476984FF957328322DF4"/>
    <w:rsid w:val="00317F0F"/>
  </w:style>
  <w:style w:type="paragraph" w:customStyle="1" w:styleId="F19FD4B3D21D483C934719DE277A70BA">
    <w:name w:val="F19FD4B3D21D483C934719DE277A70BA"/>
    <w:rsid w:val="00317F0F"/>
  </w:style>
  <w:style w:type="paragraph" w:customStyle="1" w:styleId="1335A77D1EC248EE9C9FF91EA1FEE78F">
    <w:name w:val="1335A77D1EC248EE9C9FF91EA1FEE78F"/>
    <w:rsid w:val="00317F0F"/>
  </w:style>
  <w:style w:type="paragraph" w:customStyle="1" w:styleId="BE251F1820E1400DB11C38FD780F66AF">
    <w:name w:val="BE251F1820E1400DB11C38FD780F66AF"/>
    <w:rsid w:val="00317F0F"/>
  </w:style>
  <w:style w:type="paragraph" w:customStyle="1" w:styleId="1FBEC8338BE84697BB726AF6C89EB27D">
    <w:name w:val="1FBEC8338BE84697BB726AF6C89EB27D"/>
    <w:rsid w:val="00317F0F"/>
  </w:style>
  <w:style w:type="paragraph" w:customStyle="1" w:styleId="8DBB302BAEF5447EBC36545DEC751C4F">
    <w:name w:val="8DBB302BAEF5447EBC36545DEC751C4F"/>
    <w:rsid w:val="00317F0F"/>
  </w:style>
  <w:style w:type="paragraph" w:customStyle="1" w:styleId="1C3424BEE48245869680183D043A8712">
    <w:name w:val="1C3424BEE48245869680183D043A8712"/>
    <w:rsid w:val="00317F0F"/>
  </w:style>
  <w:style w:type="paragraph" w:customStyle="1" w:styleId="75C2118A8AD14F30BCEBCDB8ACA22066">
    <w:name w:val="75C2118A8AD14F30BCEBCDB8ACA22066"/>
    <w:rsid w:val="00317F0F"/>
  </w:style>
  <w:style w:type="paragraph" w:customStyle="1" w:styleId="37CFFA57315C4E1EA8AC044C68A484DF">
    <w:name w:val="37CFFA57315C4E1EA8AC044C68A484DF"/>
    <w:rsid w:val="00317F0F"/>
  </w:style>
  <w:style w:type="paragraph" w:customStyle="1" w:styleId="853E7483588548E283D55415439B8107">
    <w:name w:val="853E7483588548E283D55415439B8107"/>
    <w:rsid w:val="00317F0F"/>
  </w:style>
  <w:style w:type="paragraph" w:customStyle="1" w:styleId="662A4344A3224DA0BA3742B278924A01">
    <w:name w:val="662A4344A3224DA0BA3742B278924A01"/>
    <w:rsid w:val="00317F0F"/>
  </w:style>
  <w:style w:type="paragraph" w:customStyle="1" w:styleId="B195F037DC484969AE16C1874884040D">
    <w:name w:val="B195F037DC484969AE16C1874884040D"/>
    <w:rsid w:val="00317F0F"/>
  </w:style>
  <w:style w:type="paragraph" w:customStyle="1" w:styleId="305DE6EBF8F1472AB8E5CA770C48BD0A">
    <w:name w:val="305DE6EBF8F1472AB8E5CA770C48BD0A"/>
    <w:rsid w:val="00317F0F"/>
  </w:style>
  <w:style w:type="paragraph" w:customStyle="1" w:styleId="A9F46ECFC5524EE6AF5441A47066C20F">
    <w:name w:val="A9F46ECFC5524EE6AF5441A47066C20F"/>
    <w:rsid w:val="00317F0F"/>
  </w:style>
  <w:style w:type="paragraph" w:customStyle="1" w:styleId="BF3BA71702194B03BFBC604DE825F502">
    <w:name w:val="BF3BA71702194B03BFBC604DE825F502"/>
    <w:rsid w:val="000D672B"/>
    <w:rPr>
      <w:lang w:val="en-GB" w:eastAsia="en-GB"/>
    </w:rPr>
  </w:style>
  <w:style w:type="paragraph" w:customStyle="1" w:styleId="549A6BD63A3C44CA9F5E3AE70A3D31B1">
    <w:name w:val="549A6BD63A3C44CA9F5E3AE70A3D31B1"/>
    <w:rsid w:val="000D672B"/>
    <w:rPr>
      <w:lang w:val="en-GB" w:eastAsia="en-GB"/>
    </w:rPr>
  </w:style>
  <w:style w:type="paragraph" w:customStyle="1" w:styleId="47A7B00770854022820586F5C6436DD0">
    <w:name w:val="47A7B00770854022820586F5C6436DD0"/>
    <w:rsid w:val="000D672B"/>
    <w:rPr>
      <w:lang w:val="en-GB" w:eastAsia="en-GB"/>
    </w:rPr>
  </w:style>
  <w:style w:type="paragraph" w:customStyle="1" w:styleId="7531BF5A10FF40FAAF7966501BA43775">
    <w:name w:val="7531BF5A10FF40FAAF7966501BA43775"/>
    <w:rsid w:val="000D672B"/>
    <w:rPr>
      <w:lang w:val="en-GB" w:eastAsia="en-GB"/>
    </w:rPr>
  </w:style>
  <w:style w:type="paragraph" w:customStyle="1" w:styleId="85595D1AE5A3472AA85E632D0EEDFE6A">
    <w:name w:val="85595D1AE5A3472AA85E632D0EEDFE6A"/>
    <w:rsid w:val="000D672B"/>
    <w:rPr>
      <w:lang w:val="en-GB" w:eastAsia="en-GB"/>
    </w:rPr>
  </w:style>
  <w:style w:type="paragraph" w:customStyle="1" w:styleId="EB7964883A3340BEB0F3D7CE3C0F9D7B">
    <w:name w:val="EB7964883A3340BEB0F3D7CE3C0F9D7B"/>
    <w:rsid w:val="000D672B"/>
    <w:rPr>
      <w:lang w:val="en-GB" w:eastAsia="en-GB"/>
    </w:rPr>
  </w:style>
  <w:style w:type="paragraph" w:customStyle="1" w:styleId="B726DECD0C4446DD897D826C3F8CCD6A">
    <w:name w:val="B726DECD0C4446DD897D826C3F8CCD6A"/>
    <w:rsid w:val="000D672B"/>
    <w:rPr>
      <w:lang w:val="en-GB" w:eastAsia="en-GB"/>
    </w:rPr>
  </w:style>
  <w:style w:type="paragraph" w:customStyle="1" w:styleId="F810A27D1AF54280BBCB7C89B70E33B6">
    <w:name w:val="F810A27D1AF54280BBCB7C89B70E33B6"/>
    <w:rsid w:val="007D07D7"/>
    <w:rPr>
      <w:lang w:val="en-GB" w:eastAsia="en-GB"/>
    </w:rPr>
  </w:style>
  <w:style w:type="paragraph" w:customStyle="1" w:styleId="D5581D3BA43B466F962DF314C01E2EC3">
    <w:name w:val="D5581D3BA43B466F962DF314C01E2EC3"/>
    <w:rsid w:val="007D07D7"/>
    <w:rPr>
      <w:lang w:val="en-GB" w:eastAsia="en-GB"/>
    </w:rPr>
  </w:style>
  <w:style w:type="paragraph" w:customStyle="1" w:styleId="654D5C914C894EDCA1ACB24565BE7C2A">
    <w:name w:val="654D5C914C894EDCA1ACB24565BE7C2A"/>
    <w:rsid w:val="007D07D7"/>
    <w:rPr>
      <w:lang w:val="en-GB" w:eastAsia="en-GB"/>
    </w:rPr>
  </w:style>
  <w:style w:type="paragraph" w:customStyle="1" w:styleId="41902C847A174E7CA1B22C834B1A8501">
    <w:name w:val="41902C847A174E7CA1B22C834B1A8501"/>
    <w:rsid w:val="007D07D7"/>
    <w:rPr>
      <w:lang w:val="en-GB" w:eastAsia="en-GB"/>
    </w:rPr>
  </w:style>
  <w:style w:type="paragraph" w:customStyle="1" w:styleId="37201C611F204905A1831392AA7D657A">
    <w:name w:val="37201C611F204905A1831392AA7D657A"/>
    <w:rsid w:val="007D07D7"/>
    <w:rPr>
      <w:lang w:val="en-GB" w:eastAsia="en-GB"/>
    </w:rPr>
  </w:style>
  <w:style w:type="paragraph" w:customStyle="1" w:styleId="78054F8E74A0404EBAD8AC623BC69338">
    <w:name w:val="78054F8E74A0404EBAD8AC623BC69338"/>
    <w:rsid w:val="006E7A38"/>
  </w:style>
  <w:style w:type="paragraph" w:customStyle="1" w:styleId="CE23ED59593543FDA57F4EB08CE3E279">
    <w:name w:val="CE23ED59593543FDA57F4EB08CE3E279"/>
    <w:rsid w:val="006E7A38"/>
  </w:style>
  <w:style w:type="paragraph" w:customStyle="1" w:styleId="6FFCBD772A5A47FD9DA1B2C2D3EF4965">
    <w:name w:val="6FFCBD772A5A47FD9DA1B2C2D3EF4965"/>
    <w:rsid w:val="006E7A38"/>
  </w:style>
  <w:style w:type="paragraph" w:customStyle="1" w:styleId="D17CFC1CAF33479FAF034A1B2BE859FD2">
    <w:name w:val="D17CFC1CAF33479FAF034A1B2BE859F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2">
    <w:name w:val="E2B8F8DB26364708BB7B98D45040EEB2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2">
    <w:name w:val="68D1EDA0DAA64933AB4A933998B23C3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D5581D3BA43B466F962DF314C01E2EC31">
    <w:name w:val="D5581D3BA43B466F962DF314C01E2EC3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2">
    <w:name w:val="2B0C8FC987694F34B28540DEB572910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2">
    <w:name w:val="4509FEC457954488A557B150E706EE54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2">
    <w:name w:val="6FB080D6832C42D68F6951D99F30B47A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2">
    <w:name w:val="91BBA4C2F1024EE1A8B0CCFFF3CC3A5E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2">
    <w:name w:val="7F6018D2B8CE44F58DAEF5805607C54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2">
    <w:name w:val="ACCA2F62745F4DA483F112FDAC5C1E2D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F3BA71702194B03BFBC604DE825F5021">
    <w:name w:val="BF3BA71702194B03BFBC604DE825F502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531BF5A10FF40FAAF7966501BA437751">
    <w:name w:val="7531BF5A10FF40FAAF7966501BA43775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53D42B0768C747258C7FE3614007BA851">
    <w:name w:val="53D42B0768C747258C7FE3614007BA85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67DF771B216480C9F7B9B536C8A8BE81">
    <w:name w:val="167DF771B216480C9F7B9B536C8A8BE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D64358CE80014B7BBAE71FE3FABB24AD1">
    <w:name w:val="D64358CE80014B7BBAE71FE3FABB24AD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544A4E692794D3AB6236A25682E7BEA1">
    <w:name w:val="7544A4E692794D3AB6236A25682E7BE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A9AED99C1264F1C94B7B101555943831">
    <w:name w:val="3A9AED99C1264F1C94B7B10155594383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9CB652E54C148BF970D4FA23C757ED81">
    <w:name w:val="F9CB652E54C148BF970D4FA23C757ED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549A6BD63A3C44CA9F5E3AE70A3D31B11">
    <w:name w:val="549A6BD63A3C44CA9F5E3AE70A3D31B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5595D1AE5A3472AA85E632D0EEDFE6A1">
    <w:name w:val="85595D1AE5A3472AA85E632D0EEDFE6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A7A3F1E9A634728B6BF1BF20B4AC8C11">
    <w:name w:val="FA7A3F1E9A634728B6BF1BF20B4AC8C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0CABF020B8CB4CB9B1B0AC15F793545B1">
    <w:name w:val="0CABF020B8CB4CB9B1B0AC15F793545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D9A5E55A92D469A9C7C30A810F8502B1">
    <w:name w:val="1D9A5E55A92D469A9C7C30A810F8502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07EC4EBEB814E4CB1868FF6DEAB77391">
    <w:name w:val="807EC4EBEB814E4CB1868FF6DEAB7739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8BD1E71E0B9420A85971DFF6EE327171">
    <w:name w:val="98BD1E71E0B9420A85971DFF6EE32717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DFD4070992C4270923D6AD38042EACF1">
    <w:name w:val="9DFD4070992C4270923D6AD38042EAC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7A7B00770854022820586F5C6436DD01">
    <w:name w:val="47A7B00770854022820586F5C6436DD0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B7964883A3340BEB0F3D7CE3C0F9D7B1">
    <w:name w:val="EB7964883A3340BEB0F3D7CE3C0F9D7B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5C85D68FC04B00A507417EF2DC9C2F2">
    <w:name w:val="F15C85D68FC04B00A507417EF2DC9C2F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C9830442D1E41EE8945D3B7CDE6DAC01">
    <w:name w:val="6C9830442D1E41EE8945D3B7CDE6DAC0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335A77D1EC248EE9C9FF91EA1FEE78F1">
    <w:name w:val="1335A77D1EC248EE9C9FF91EA1FEE78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9FD4B3D21D483C934719DE277A70BA1">
    <w:name w:val="F19FD4B3D21D483C934719DE277A70BA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E251F1820E1400DB11C38FD780F66AF1">
    <w:name w:val="BE251F1820E1400DB11C38FD780F66AF1"/>
    <w:rsid w:val="00555054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ED7D31" w:themeColor="accent2"/>
      <w:sz w:val="20"/>
      <w:szCs w:val="20"/>
      <w:lang w:eastAsia="en-GB"/>
    </w:rPr>
  </w:style>
  <w:style w:type="paragraph" w:customStyle="1" w:styleId="78054F8E74A0404EBAD8AC623BC693381">
    <w:name w:val="78054F8E74A0404EBAD8AC623BC69338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02A6D894EC1476984FF957328322DF41">
    <w:name w:val="E02A6D894EC1476984FF957328322DF4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FBEC8338BE84697BB726AF6C89EB27D1">
    <w:name w:val="1FBEC8338BE84697BB726AF6C89EB27D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DBB302BAEF5447EBC36545DEC751C4F1">
    <w:name w:val="8DBB302BAEF5447EBC36545DEC751C4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6440CC3A2C94367BC64EE44322CF63A2">
    <w:name w:val="86440CC3A2C94367BC64EE44322CF63A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E23ED59593543FDA57F4EB08CE3E2791">
    <w:name w:val="CE23ED59593543FDA57F4EB08CE3E279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CDD0FB036552444EB172799F27B83DE42">
    <w:name w:val="CDD0FB036552444EB172799F27B83DE4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7201C611F204905A1831392AA7D657A1">
    <w:name w:val="37201C611F204905A1831392AA7D657A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7CFFA57315C4E1EA8AC044C68A484DF1">
    <w:name w:val="37CFFA57315C4E1EA8AC044C68A484D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53E7483588548E283D55415439B81071">
    <w:name w:val="853E7483588548E283D55415439B8107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62A4344A3224DA0BA3742B278924A011">
    <w:name w:val="662A4344A3224DA0BA3742B278924A01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FCBD772A5A47FD9DA1B2C2D3EF49651">
    <w:name w:val="6FFCBD772A5A47FD9DA1B2C2D3EF4965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305DE6EBF8F1472AB8E5CA770C48BD0A1">
    <w:name w:val="305DE6EBF8F1472AB8E5CA770C48BD0A1"/>
    <w:rsid w:val="00555054"/>
    <w:pPr>
      <w:numPr>
        <w:numId w:val="1"/>
      </w:numPr>
      <w:tabs>
        <w:tab w:val="clear" w:pos="720"/>
        <w:tab w:val="left" w:pos="709"/>
      </w:tabs>
      <w:spacing w:after="0" w:line="240" w:lineRule="auto"/>
      <w:ind w:left="227" w:hanging="227"/>
      <w:contextualSpacing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9F46ECFC5524EE6AF5441A47066C20F1">
    <w:name w:val="A9F46ECFC5524EE6AF5441A47066C20F1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54D5C914C894EDCA1ACB24565BE7C2A1">
    <w:name w:val="654D5C914C894EDCA1ACB24565BE7C2A1"/>
    <w:rsid w:val="00555054"/>
    <w:pPr>
      <w:spacing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83C73B5A7BD04E0DA8E785C29D53A07D2">
    <w:name w:val="83C73B5A7BD04E0DA8E785C29D53A07D2"/>
    <w:rsid w:val="00555054"/>
    <w:pPr>
      <w:tabs>
        <w:tab w:val="left" w:pos="709"/>
      </w:tabs>
      <w:spacing w:after="0" w:line="240" w:lineRule="auto"/>
      <w:ind w:left="227" w:hanging="227"/>
      <w:contextualSpacing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B5EA77918A714D44875C07232B9625D52">
    <w:name w:val="B5EA77918A714D44875C07232B9625D52"/>
    <w:rsid w:val="00555054"/>
    <w:pPr>
      <w:spacing w:before="120" w:after="10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1A11C16A55B44C4A90A33DF0CC505123">
    <w:name w:val="1A11C16A55B44C4A90A33DF0CC505123"/>
    <w:rsid w:val="00555054"/>
  </w:style>
  <w:style w:type="paragraph" w:customStyle="1" w:styleId="C36864B54A0C42D5AEFE78419E33CE9E">
    <w:name w:val="C36864B54A0C42D5AEFE78419E33CE9E"/>
    <w:rsid w:val="00555054"/>
  </w:style>
  <w:style w:type="paragraph" w:customStyle="1" w:styleId="D965C66CDE2F46C98CC1773A64D8922A">
    <w:name w:val="D965C66CDE2F46C98CC1773A64D8922A"/>
    <w:rsid w:val="00555054"/>
  </w:style>
  <w:style w:type="paragraph" w:customStyle="1" w:styleId="9BF0E8FAD2A6474EA3445F170A25F1FD">
    <w:name w:val="9BF0E8FAD2A6474EA3445F170A25F1FD"/>
    <w:rsid w:val="00555054"/>
  </w:style>
  <w:style w:type="paragraph" w:customStyle="1" w:styleId="D8C723C953364C7E963BFA9F3D0BA63B">
    <w:name w:val="D8C723C953364C7E963BFA9F3D0BA63B"/>
    <w:rsid w:val="00555054"/>
  </w:style>
  <w:style w:type="paragraph" w:customStyle="1" w:styleId="8B087A716C10461FAD45746A27B26E2C">
    <w:name w:val="8B087A716C10461FAD45746A27B26E2C"/>
    <w:rsid w:val="00555054"/>
  </w:style>
  <w:style w:type="paragraph" w:customStyle="1" w:styleId="3D69CF0222814271AB5FBBA63DCE6D4C">
    <w:name w:val="3D69CF0222814271AB5FBBA63DCE6D4C"/>
    <w:rsid w:val="00555054"/>
  </w:style>
  <w:style w:type="paragraph" w:customStyle="1" w:styleId="4118E3C8A50A416FA799DBB62E8BF142">
    <w:name w:val="4118E3C8A50A416FA799DBB62E8BF142"/>
    <w:rsid w:val="00555054"/>
  </w:style>
  <w:style w:type="paragraph" w:customStyle="1" w:styleId="28287133581244F2A274093882A94BAC">
    <w:name w:val="28287133581244F2A274093882A94BAC"/>
    <w:rsid w:val="00555054"/>
  </w:style>
  <w:style w:type="paragraph" w:customStyle="1" w:styleId="960D7C14077842F1ABFA27CDEE890F28">
    <w:name w:val="960D7C14077842F1ABFA27CDEE890F28"/>
    <w:rsid w:val="00555054"/>
  </w:style>
  <w:style w:type="paragraph" w:customStyle="1" w:styleId="F54CB5ACB096405498EE77EBE65F3C59">
    <w:name w:val="F54CB5ACB096405498EE77EBE65F3C59"/>
    <w:rsid w:val="00555054"/>
  </w:style>
  <w:style w:type="paragraph" w:customStyle="1" w:styleId="8396BCBFDDA146EA8D251A47C40DA97B">
    <w:name w:val="8396BCBFDDA146EA8D251A47C40DA97B"/>
    <w:rsid w:val="00555054"/>
  </w:style>
  <w:style w:type="paragraph" w:customStyle="1" w:styleId="36AA3EF6FC9A420886FC69151B75270C">
    <w:name w:val="36AA3EF6FC9A420886FC69151B75270C"/>
    <w:rsid w:val="00555054"/>
  </w:style>
  <w:style w:type="paragraph" w:customStyle="1" w:styleId="FAD45AE62367467E8B44B87D735BB6AE">
    <w:name w:val="FAD45AE62367467E8B44B87D735BB6AE"/>
    <w:rsid w:val="00555054"/>
  </w:style>
  <w:style w:type="paragraph" w:customStyle="1" w:styleId="3C61AE4E9DBC49859D797584B261C302">
    <w:name w:val="3C61AE4E9DBC49859D797584B261C302"/>
    <w:rsid w:val="00555054"/>
  </w:style>
  <w:style w:type="paragraph" w:customStyle="1" w:styleId="0620647086D84FCDA114488851BA66ED">
    <w:name w:val="0620647086D84FCDA114488851BA66ED"/>
    <w:rsid w:val="00555054"/>
  </w:style>
  <w:style w:type="paragraph" w:customStyle="1" w:styleId="E6BFDFAE66E34B33872B8A15905AA6E3">
    <w:name w:val="E6BFDFAE66E34B33872B8A15905AA6E3"/>
    <w:rsid w:val="00555054"/>
  </w:style>
  <w:style w:type="paragraph" w:customStyle="1" w:styleId="5DE6929DB61B40F8AE9B2FB7A44D2751">
    <w:name w:val="5DE6929DB61B40F8AE9B2FB7A44D2751"/>
    <w:rsid w:val="00555054"/>
  </w:style>
  <w:style w:type="paragraph" w:customStyle="1" w:styleId="320C7455C03C4C928BDBA3B35AA268AE">
    <w:name w:val="320C7455C03C4C928BDBA3B35AA268AE"/>
    <w:rsid w:val="00555054"/>
  </w:style>
  <w:style w:type="paragraph" w:customStyle="1" w:styleId="2D85387D867D4AE8BEB55E17DE4C1172">
    <w:name w:val="2D85387D867D4AE8BEB55E17DE4C1172"/>
    <w:rsid w:val="00555054"/>
  </w:style>
  <w:style w:type="paragraph" w:customStyle="1" w:styleId="1758EEBC8023470CB5872D8DC22B9D9C">
    <w:name w:val="1758EEBC8023470CB5872D8DC22B9D9C"/>
    <w:rsid w:val="00555054"/>
  </w:style>
  <w:style w:type="paragraph" w:customStyle="1" w:styleId="01A412156A264F8B99F625FB7A1612AB">
    <w:name w:val="01A412156A264F8B99F625FB7A1612AB"/>
    <w:rsid w:val="00555054"/>
  </w:style>
  <w:style w:type="paragraph" w:customStyle="1" w:styleId="757A4A4294A54226B74F8E3B448032AD">
    <w:name w:val="757A4A4294A54226B74F8E3B448032AD"/>
    <w:rsid w:val="00555054"/>
  </w:style>
  <w:style w:type="paragraph" w:customStyle="1" w:styleId="02D630C1FC144A37869D27E625D13815">
    <w:name w:val="02D630C1FC144A37869D27E625D13815"/>
    <w:rsid w:val="00555054"/>
  </w:style>
  <w:style w:type="paragraph" w:customStyle="1" w:styleId="9313736A62254AA5A656C3B19978B73F">
    <w:name w:val="9313736A62254AA5A656C3B19978B73F"/>
    <w:rsid w:val="00555054"/>
  </w:style>
  <w:style w:type="paragraph" w:customStyle="1" w:styleId="8F9AEFCA64714A02B54287E274B40F23">
    <w:name w:val="8F9AEFCA64714A02B54287E274B40F23"/>
    <w:rsid w:val="00555054"/>
  </w:style>
  <w:style w:type="paragraph" w:customStyle="1" w:styleId="0BA9FF7084964226B817F1F4BCE26FB3">
    <w:name w:val="0BA9FF7084964226B817F1F4BCE26FB3"/>
    <w:rsid w:val="00555054"/>
  </w:style>
  <w:style w:type="paragraph" w:customStyle="1" w:styleId="6E6B0AFDF8994DD8A0379979817411F0">
    <w:name w:val="6E6B0AFDF8994DD8A0379979817411F0"/>
    <w:rsid w:val="00555054"/>
  </w:style>
  <w:style w:type="paragraph" w:customStyle="1" w:styleId="BD488BD565394D9F947A68953E23F235">
    <w:name w:val="BD488BD565394D9F947A68953E23F235"/>
    <w:rsid w:val="00555054"/>
  </w:style>
  <w:style w:type="paragraph" w:customStyle="1" w:styleId="44FAF1549B8C4D1780703DCE70AC5442">
    <w:name w:val="44FAF1549B8C4D1780703DCE70AC5442"/>
    <w:rsid w:val="00E05BE3"/>
  </w:style>
  <w:style w:type="paragraph" w:customStyle="1" w:styleId="4DA1A100E154464FBB25752AD3A05DED">
    <w:name w:val="4DA1A100E154464FBB25752AD3A05DED"/>
    <w:rsid w:val="00E05BE3"/>
  </w:style>
  <w:style w:type="paragraph" w:customStyle="1" w:styleId="9F402106D1454D379EACB4A72CC50243">
    <w:name w:val="9F402106D1454D379EACB4A72CC50243"/>
    <w:rsid w:val="00E05BE3"/>
  </w:style>
  <w:style w:type="paragraph" w:customStyle="1" w:styleId="3050EF3C59FB41D1AF3ED347EE0BA2C7">
    <w:name w:val="3050EF3C59FB41D1AF3ED347EE0BA2C7"/>
    <w:rsid w:val="00E05BE3"/>
  </w:style>
  <w:style w:type="paragraph" w:customStyle="1" w:styleId="23BCA17433764D94AC00F942AF27111C">
    <w:name w:val="23BCA17433764D94AC00F942AF27111C"/>
    <w:rsid w:val="00E05BE3"/>
  </w:style>
  <w:style w:type="paragraph" w:customStyle="1" w:styleId="66B49ABECED243E99CEFB35E5433A8EE">
    <w:name w:val="66B49ABECED243E99CEFB35E5433A8EE"/>
    <w:rsid w:val="00E05BE3"/>
  </w:style>
  <w:style w:type="paragraph" w:customStyle="1" w:styleId="E857D88E416A4703AF16A2BD3D42DD52">
    <w:name w:val="E857D88E416A4703AF16A2BD3D42DD52"/>
    <w:rsid w:val="004D26E1"/>
    <w:rPr>
      <w:lang w:val="en-GB" w:eastAsia="en-GB"/>
    </w:rPr>
  </w:style>
  <w:style w:type="paragraph" w:customStyle="1" w:styleId="BD08957B346B400D8706BA763703F0F6">
    <w:name w:val="BD08957B346B400D8706BA763703F0F6"/>
    <w:rsid w:val="004D26E1"/>
    <w:rPr>
      <w:lang w:val="en-GB" w:eastAsia="en-GB"/>
    </w:rPr>
  </w:style>
  <w:style w:type="paragraph" w:customStyle="1" w:styleId="234C48CF220C4435A0978AF07A1FADA6">
    <w:name w:val="234C48CF220C4435A0978AF07A1FADA6"/>
    <w:rsid w:val="00C32C86"/>
  </w:style>
  <w:style w:type="paragraph" w:customStyle="1" w:styleId="17DFEB198A114B5F877530AFA5ABC839">
    <w:name w:val="17DFEB198A114B5F877530AFA5ABC839"/>
    <w:rsid w:val="00C32C86"/>
  </w:style>
  <w:style w:type="paragraph" w:customStyle="1" w:styleId="DB59A25775E149E89F2B8837B4F8738C">
    <w:name w:val="DB59A25775E149E89F2B8837B4F8738C"/>
    <w:rsid w:val="00C32C86"/>
  </w:style>
  <w:style w:type="paragraph" w:customStyle="1" w:styleId="6D440080D33C47B9A22F3C90AB45FECE">
    <w:name w:val="6D440080D33C47B9A22F3C90AB45FECE"/>
    <w:rsid w:val="00C32C86"/>
  </w:style>
  <w:style w:type="paragraph" w:customStyle="1" w:styleId="281410BBAC46430F9F1688FAC88C8D9D">
    <w:name w:val="281410BBAC46430F9F1688FAC88C8D9D"/>
    <w:rsid w:val="00C32C86"/>
  </w:style>
  <w:style w:type="paragraph" w:customStyle="1" w:styleId="589FC16A45534FA3BC75D134BCDB5C03">
    <w:name w:val="589FC16A45534FA3BC75D134BCDB5C03"/>
    <w:rsid w:val="00C32C86"/>
  </w:style>
  <w:style w:type="paragraph" w:customStyle="1" w:styleId="63DA50F6B95742BF8116BEE4A01B07B5">
    <w:name w:val="63DA50F6B95742BF8116BEE4A01B07B5"/>
    <w:rsid w:val="00C32C86"/>
  </w:style>
  <w:style w:type="paragraph" w:customStyle="1" w:styleId="D6673F78CE6A4341B6FA9B5B2488A69A">
    <w:name w:val="D6673F78CE6A4341B6FA9B5B2488A69A"/>
    <w:rsid w:val="00C32C86"/>
  </w:style>
  <w:style w:type="paragraph" w:customStyle="1" w:styleId="731117D15EDE4C419B9B939BEC88563B">
    <w:name w:val="731117D15EDE4C419B9B939BEC88563B"/>
    <w:rsid w:val="00C32C86"/>
  </w:style>
  <w:style w:type="paragraph" w:customStyle="1" w:styleId="2A62999BED0F43C196A0C767D099B695">
    <w:name w:val="2A62999BED0F43C196A0C767D099B695"/>
    <w:rsid w:val="00C32C86"/>
  </w:style>
  <w:style w:type="paragraph" w:customStyle="1" w:styleId="7EA37988FAD64AAC8E01F2A949089B09">
    <w:name w:val="7EA37988FAD64AAC8E01F2A949089B09"/>
    <w:rsid w:val="00C32C86"/>
  </w:style>
  <w:style w:type="paragraph" w:customStyle="1" w:styleId="168A18E7AC3543FAAE0F242BC55FDE09">
    <w:name w:val="168A18E7AC3543FAAE0F242BC55FDE09"/>
    <w:rsid w:val="00C32C86"/>
  </w:style>
  <w:style w:type="paragraph" w:customStyle="1" w:styleId="7748E6C020774319A4AC25659A3B642D">
    <w:name w:val="7748E6C020774319A4AC25659A3B642D"/>
    <w:rsid w:val="00C32C86"/>
  </w:style>
  <w:style w:type="paragraph" w:customStyle="1" w:styleId="72E1CFC5352A472EAB96B8EA12D4FFC9">
    <w:name w:val="72E1CFC5352A472EAB96B8EA12D4FFC9"/>
    <w:rsid w:val="00C32C86"/>
  </w:style>
  <w:style w:type="paragraph" w:customStyle="1" w:styleId="4199678C47F2473D85AB953B381EA7AB">
    <w:name w:val="4199678C47F2473D85AB953B381EA7AB"/>
    <w:rsid w:val="00C32C86"/>
  </w:style>
  <w:style w:type="paragraph" w:customStyle="1" w:styleId="D622B1C1C6684A8483999EEC22F2FD54">
    <w:name w:val="D622B1C1C6684A8483999EEC22F2FD54"/>
    <w:rsid w:val="00C32C86"/>
  </w:style>
  <w:style w:type="paragraph" w:customStyle="1" w:styleId="C7C967F839E34597B7E50FC8F23756AA">
    <w:name w:val="C7C967F839E34597B7E50FC8F23756AA"/>
    <w:rsid w:val="00C32C86"/>
  </w:style>
  <w:style w:type="paragraph" w:customStyle="1" w:styleId="B52CEDE5099F4093ADC20080E80E693A">
    <w:name w:val="B52CEDE5099F4093ADC20080E80E693A"/>
    <w:rsid w:val="00C32C86"/>
  </w:style>
  <w:style w:type="paragraph" w:customStyle="1" w:styleId="7C72D32143784B718FEDC371FF87818D">
    <w:name w:val="7C72D32143784B718FEDC371FF87818D"/>
    <w:rsid w:val="00C32C86"/>
  </w:style>
  <w:style w:type="paragraph" w:customStyle="1" w:styleId="8F9F66054AAB4E308229D86A6DCDF441">
    <w:name w:val="8F9F66054AAB4E308229D86A6DCDF441"/>
    <w:rsid w:val="00C32C86"/>
  </w:style>
  <w:style w:type="paragraph" w:customStyle="1" w:styleId="48AF9CAAD0F341DBA3AE296945A71FE0">
    <w:name w:val="48AF9CAAD0F341DBA3AE296945A71FE0"/>
    <w:rsid w:val="00C32C86"/>
  </w:style>
  <w:style w:type="paragraph" w:customStyle="1" w:styleId="B8D2344013CD4762A2B0C9B449138230">
    <w:name w:val="B8D2344013CD4762A2B0C9B449138230"/>
    <w:rsid w:val="00C32C86"/>
  </w:style>
  <w:style w:type="paragraph" w:customStyle="1" w:styleId="5F3AF3CE875645A8B90C823CBE7BB719">
    <w:name w:val="5F3AF3CE875645A8B90C823CBE7BB719"/>
    <w:rsid w:val="00C32C86"/>
  </w:style>
  <w:style w:type="paragraph" w:customStyle="1" w:styleId="F894EFBCB3EE4554B645FE00FE504837">
    <w:name w:val="F894EFBCB3EE4554B645FE00FE504837"/>
    <w:rsid w:val="00C32C86"/>
  </w:style>
  <w:style w:type="paragraph" w:customStyle="1" w:styleId="23AB62C295E74870812657E0100A70E2">
    <w:name w:val="23AB62C295E74870812657E0100A70E2"/>
    <w:rsid w:val="00C32C86"/>
  </w:style>
  <w:style w:type="paragraph" w:customStyle="1" w:styleId="F9254C75E7454FDDA79EA4FF93D6AEEB">
    <w:name w:val="F9254C75E7454FDDA79EA4FF93D6AEEB"/>
    <w:rsid w:val="00C32C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8A0BF2F9-2CC6-4D75-9D8B-64E41EED9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8</Pages>
  <Words>1266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Report FFG Projekt</vt:lpstr>
    </vt:vector>
  </TitlesOfParts>
  <Company/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FFG Projekt</dc:title>
  <dc:subject/>
  <dc:creator>FFG</dc:creator>
  <cp:keywords/>
  <dc:description/>
  <cp:lastModifiedBy>Ingrid Fleischhacker</cp:lastModifiedBy>
  <cp:revision>29</cp:revision>
  <cp:lastPrinted>2019-07-26T08:22:00Z</cp:lastPrinted>
  <dcterms:created xsi:type="dcterms:W3CDTF">2023-06-14T12:23:00Z</dcterms:created>
  <dcterms:modified xsi:type="dcterms:W3CDTF">2023-12-13T13:35:00Z</dcterms:modified>
</cp:coreProperties>
</file>